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54F4C" w14:textId="1FCA72DE" w:rsidR="00654FC1" w:rsidRDefault="00654FC1" w:rsidP="00654FC1">
      <w:pPr>
        <w:rPr>
          <w:rFonts w:ascii="Arial" w:eastAsia="MS Mincho" w:hAnsi="Arial" w:cs="Arial"/>
          <w:b/>
          <w:noProof/>
          <w:sz w:val="24"/>
          <w:lang w:val="en-US" w:eastAsia="x-none"/>
        </w:rPr>
      </w:pPr>
      <w:r>
        <w:rPr>
          <w:rFonts w:ascii="Arial" w:hAnsi="Arial" w:cs="Arial"/>
          <w:b/>
          <w:noProof/>
          <w:sz w:val="24"/>
        </w:rPr>
        <w:t>3GPP TSG-RAN WG4 Meeting #114</w:t>
      </w:r>
      <w:r w:rsidR="005602AC">
        <w:rPr>
          <w:rFonts w:ascii="Arial" w:hAnsi="Arial" w:cs="Arial"/>
          <w:b/>
          <w:noProof/>
          <w:sz w:val="24"/>
        </w:rPr>
        <w:t>bis</w:t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  <w:t xml:space="preserve">         </w:t>
      </w:r>
      <w:r w:rsidR="00244E9D" w:rsidRPr="00244E9D">
        <w:rPr>
          <w:rFonts w:ascii="Arial" w:hAnsi="Arial" w:cs="Arial"/>
          <w:b/>
          <w:noProof/>
          <w:sz w:val="24"/>
        </w:rPr>
        <w:t>R4-250</w:t>
      </w:r>
      <w:r w:rsidR="008C0448">
        <w:rPr>
          <w:rFonts w:ascii="Arial" w:hAnsi="Arial" w:cs="Arial"/>
          <w:b/>
          <w:noProof/>
          <w:sz w:val="24"/>
        </w:rPr>
        <w:t>5221</w:t>
      </w:r>
    </w:p>
    <w:p w14:paraId="3FE009ED" w14:textId="4241DD1B" w:rsidR="00654FC1" w:rsidRDefault="005602AC" w:rsidP="00654FC1">
      <w:pPr>
        <w:rPr>
          <w:rFonts w:ascii="Arial" w:eastAsiaTheme="minorEastAsia" w:hAnsi="Arial" w:cs="Arial"/>
          <w:b/>
          <w:noProof/>
          <w:sz w:val="24"/>
          <w:lang w:eastAsia="zh-CN"/>
        </w:rPr>
      </w:pPr>
      <w:r>
        <w:rPr>
          <w:rFonts w:ascii="Arial" w:hAnsi="Arial" w:cs="Arial"/>
          <w:b/>
          <w:noProof/>
          <w:sz w:val="24"/>
        </w:rPr>
        <w:t>Wuhan</w:t>
      </w:r>
      <w:r w:rsidR="00654FC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China</w:t>
      </w:r>
      <w:r w:rsidR="00654FC1">
        <w:rPr>
          <w:rFonts w:ascii="Arial" w:hAnsi="Arial" w:cs="Arial"/>
          <w:b/>
          <w:noProof/>
          <w:sz w:val="24"/>
        </w:rPr>
        <w:t>, 7</w:t>
      </w:r>
      <w:r w:rsidR="00654FC1" w:rsidRPr="00400965">
        <w:rPr>
          <w:rFonts w:ascii="Arial" w:hAnsi="Arial" w:cs="Arial"/>
          <w:b/>
          <w:noProof/>
          <w:sz w:val="24"/>
          <w:vertAlign w:val="superscript"/>
        </w:rPr>
        <w:t>th</w:t>
      </w:r>
      <w:r w:rsidR="00654FC1">
        <w:rPr>
          <w:rFonts w:ascii="Arial" w:hAnsi="Arial" w:cs="Arial"/>
          <w:b/>
          <w:noProof/>
          <w:sz w:val="24"/>
        </w:rPr>
        <w:t xml:space="preserve"> – </w:t>
      </w:r>
      <w:r>
        <w:rPr>
          <w:rFonts w:ascii="Arial" w:hAnsi="Arial" w:cs="Arial"/>
          <w:b/>
          <w:noProof/>
          <w:sz w:val="24"/>
        </w:rPr>
        <w:t>1</w:t>
      </w:r>
      <w:r w:rsidR="00654FC1">
        <w:rPr>
          <w:rFonts w:ascii="Arial" w:hAnsi="Arial" w:cs="Arial"/>
          <w:b/>
          <w:noProof/>
          <w:sz w:val="24"/>
        </w:rPr>
        <w:t>1</w:t>
      </w:r>
      <w:r w:rsidR="00654FC1">
        <w:rPr>
          <w:rFonts w:ascii="Arial" w:hAnsi="Arial" w:cs="Arial"/>
          <w:b/>
          <w:noProof/>
          <w:sz w:val="24"/>
          <w:vertAlign w:val="superscript"/>
        </w:rPr>
        <w:t>st</w:t>
      </w:r>
      <w:r w:rsidR="00654FC1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April</w:t>
      </w:r>
      <w:r w:rsidR="00654FC1">
        <w:rPr>
          <w:rFonts w:ascii="Arial" w:hAnsi="Arial" w:cs="Arial"/>
          <w:b/>
          <w:noProof/>
          <w:sz w:val="24"/>
        </w:rPr>
        <w:t>, 2025</w:t>
      </w:r>
    </w:p>
    <w:p w14:paraId="52587D06" w14:textId="77777777" w:rsidR="00B97703" w:rsidRDefault="00B97703">
      <w:pPr>
        <w:rPr>
          <w:rFonts w:ascii="Arial" w:hAnsi="Arial" w:cs="Arial"/>
        </w:rPr>
      </w:pPr>
    </w:p>
    <w:p w14:paraId="27C12C51" w14:textId="54FE047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2"/>
      <w:r w:rsidR="00A51747">
        <w:rPr>
          <w:rFonts w:ascii="Arial" w:hAnsi="Arial" w:cs="Arial"/>
          <w:b/>
          <w:sz w:val="22"/>
          <w:szCs w:val="22"/>
        </w:rPr>
        <w:t>LS on UL Tx switching for T</w:t>
      </w:r>
      <w:r w:rsidR="005602AC">
        <w:rPr>
          <w:rFonts w:ascii="Arial" w:hAnsi="Arial" w:cs="Arial"/>
          <w:b/>
          <w:sz w:val="22"/>
          <w:szCs w:val="22"/>
        </w:rPr>
        <w:t>EI</w:t>
      </w:r>
      <w:r w:rsidR="00A51747">
        <w:rPr>
          <w:rFonts w:ascii="Arial" w:hAnsi="Arial" w:cs="Arial"/>
          <w:b/>
          <w:sz w:val="22"/>
          <w:szCs w:val="22"/>
        </w:rPr>
        <w:t>19</w:t>
      </w:r>
      <w:bookmarkEnd w:id="0"/>
      <w:r w:rsidR="005602AC">
        <w:rPr>
          <w:rFonts w:ascii="Arial" w:hAnsi="Arial" w:cs="Arial"/>
          <w:b/>
          <w:sz w:val="22"/>
          <w:szCs w:val="22"/>
        </w:rPr>
        <w:t xml:space="preserve"> </w:t>
      </w:r>
    </w:p>
    <w:p w14:paraId="38CDF0CC" w14:textId="226381C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F9BA5FD" w14:textId="1F89110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10DD">
        <w:rPr>
          <w:rFonts w:ascii="Arial" w:hAnsi="Arial" w:cs="Arial"/>
          <w:b/>
          <w:bCs/>
          <w:sz w:val="22"/>
          <w:szCs w:val="22"/>
        </w:rPr>
        <w:t>Rel</w:t>
      </w:r>
      <w:r w:rsidR="00C00BF5">
        <w:rPr>
          <w:rFonts w:ascii="Arial" w:hAnsi="Arial" w:cs="Arial"/>
          <w:b/>
          <w:bCs/>
          <w:sz w:val="22"/>
          <w:szCs w:val="22"/>
        </w:rPr>
        <w:t>-</w:t>
      </w:r>
      <w:r w:rsidR="002110DD">
        <w:rPr>
          <w:rFonts w:ascii="Arial" w:hAnsi="Arial" w:cs="Arial"/>
          <w:b/>
          <w:bCs/>
          <w:sz w:val="22"/>
          <w:szCs w:val="22"/>
        </w:rPr>
        <w:t>1</w:t>
      </w:r>
      <w:r w:rsidR="005602AC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213BB99F" w14:textId="6307FA1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602AC">
        <w:rPr>
          <w:rFonts w:ascii="Arial" w:hAnsi="Arial" w:cs="Arial"/>
          <w:b/>
          <w:bCs/>
          <w:sz w:val="22"/>
          <w:szCs w:val="22"/>
        </w:rPr>
        <w:t>TEI-19</w:t>
      </w:r>
    </w:p>
    <w:p w14:paraId="0B4CD30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D481A85" w14:textId="4CDB4A9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60B63">
        <w:rPr>
          <w:rFonts w:ascii="Arial" w:hAnsi="Arial" w:cs="Arial"/>
          <w:b/>
          <w:sz w:val="22"/>
          <w:szCs w:val="22"/>
        </w:rPr>
        <w:t>RAN</w:t>
      </w:r>
      <w:r w:rsidR="00D9248D">
        <w:rPr>
          <w:rFonts w:ascii="Arial" w:hAnsi="Arial" w:cs="Arial"/>
          <w:b/>
          <w:sz w:val="22"/>
          <w:szCs w:val="22"/>
        </w:rPr>
        <w:t>4</w:t>
      </w:r>
    </w:p>
    <w:p w14:paraId="722E2087" w14:textId="4F45FDD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6190">
        <w:rPr>
          <w:rFonts w:ascii="Arial" w:hAnsi="Arial" w:cs="Arial"/>
          <w:b/>
          <w:bCs/>
          <w:sz w:val="22"/>
          <w:szCs w:val="22"/>
        </w:rPr>
        <w:t>RAN</w:t>
      </w:r>
      <w:r w:rsidR="00654FC1">
        <w:rPr>
          <w:rFonts w:ascii="Arial" w:hAnsi="Arial" w:cs="Arial"/>
          <w:b/>
          <w:bCs/>
          <w:sz w:val="22"/>
          <w:szCs w:val="22"/>
        </w:rPr>
        <w:t>1</w:t>
      </w:r>
    </w:p>
    <w:p w14:paraId="6EA2CE6E" w14:textId="7B68777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058A">
        <w:rPr>
          <w:rFonts w:ascii="Arial" w:hAnsi="Arial" w:cs="Arial"/>
          <w:b/>
          <w:bCs/>
          <w:sz w:val="22"/>
          <w:szCs w:val="22"/>
        </w:rPr>
        <w:t>RAN2</w:t>
      </w:r>
    </w:p>
    <w:bookmarkEnd w:id="6"/>
    <w:bookmarkEnd w:id="7"/>
    <w:p w14:paraId="76D647A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88791D" w14:textId="3AC862B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602AC">
        <w:rPr>
          <w:rFonts w:ascii="Arial" w:hAnsi="Arial" w:cs="Arial"/>
          <w:b/>
          <w:bCs/>
          <w:sz w:val="22"/>
          <w:szCs w:val="22"/>
        </w:rPr>
        <w:t>Tsang-Wei (Ato) Yu</w:t>
      </w:r>
      <w:r w:rsidR="007F6B1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3A37766" w14:textId="5B1CF16D" w:rsidR="00C427F5" w:rsidRDefault="00B97703" w:rsidP="00A11C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="005602AC" w:rsidRPr="008E4F24">
          <w:rPr>
            <w:rStyle w:val="Hyperlink"/>
            <w:rFonts w:ascii="Arial" w:hAnsi="Arial" w:cs="Arial"/>
            <w:b/>
            <w:bCs/>
            <w:sz w:val="22"/>
            <w:szCs w:val="22"/>
          </w:rPr>
          <w:t>ato.yu@mediatek.com</w:t>
        </w:r>
      </w:hyperlink>
    </w:p>
    <w:p w14:paraId="2B8910A3" w14:textId="13650C84" w:rsidR="00C60CE3" w:rsidRPr="004E3939" w:rsidRDefault="00B97703" w:rsidP="00C427F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C393B6B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6A38F9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A18A23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66397D3" w14:textId="643E53B7" w:rsidR="005B33A0" w:rsidRDefault="00654FC1" w:rsidP="000A32E1">
      <w:pPr>
        <w:spacing w:afterLines="50" w:after="120"/>
        <w:jc w:val="both"/>
        <w:rPr>
          <w:rFonts w:ascii="Arial" w:hAnsi="Arial" w:cs="Arial"/>
          <w:bCs/>
          <w:iCs/>
          <w:lang w:val="en-US"/>
        </w:rPr>
      </w:pPr>
      <w:bookmarkStart w:id="8" w:name="OLE_LINK31"/>
      <w:r w:rsidRPr="00654FC1">
        <w:rPr>
          <w:rFonts w:ascii="Arial" w:hAnsi="Arial" w:cs="Arial"/>
          <w:bCs/>
          <w:iCs/>
          <w:lang w:val="en-US"/>
        </w:rPr>
        <w:t xml:space="preserve">RAN4 </w:t>
      </w:r>
      <w:r w:rsidRPr="00654FC1">
        <w:rPr>
          <w:rFonts w:ascii="Arial" w:hAnsi="Arial" w:cs="Arial" w:hint="eastAsia"/>
          <w:bCs/>
          <w:iCs/>
          <w:lang w:val="en-US"/>
        </w:rPr>
        <w:t>woul</w:t>
      </w:r>
      <w:r w:rsidRPr="00654FC1">
        <w:rPr>
          <w:rFonts w:ascii="Arial" w:hAnsi="Arial" w:cs="Arial"/>
          <w:bCs/>
          <w:iCs/>
          <w:lang w:val="en-US"/>
        </w:rPr>
        <w:t xml:space="preserve">d like to </w:t>
      </w:r>
      <w:r w:rsidR="000A32E1">
        <w:rPr>
          <w:rFonts w:ascii="Arial" w:hAnsi="Arial" w:cs="Arial"/>
          <w:bCs/>
          <w:iCs/>
          <w:lang w:val="en-US"/>
        </w:rPr>
        <w:t>inform</w:t>
      </w:r>
      <w:r w:rsidRPr="00654FC1">
        <w:rPr>
          <w:rFonts w:ascii="Arial" w:hAnsi="Arial" w:cs="Arial"/>
          <w:bCs/>
          <w:iCs/>
          <w:lang w:val="en-US"/>
        </w:rPr>
        <w:t xml:space="preserve"> RAN1 </w:t>
      </w:r>
      <w:bookmarkStart w:id="9" w:name="OLE_LINK16"/>
      <w:r w:rsidR="00C75846">
        <w:rPr>
          <w:rFonts w:ascii="Arial" w:hAnsi="Arial" w:cs="Arial"/>
          <w:bCs/>
          <w:iCs/>
          <w:lang w:val="en-US"/>
        </w:rPr>
        <w:t>that</w:t>
      </w:r>
      <w:r w:rsidR="006E74ED">
        <w:rPr>
          <w:rFonts w:ascii="Arial" w:hAnsi="Arial" w:cs="Arial"/>
          <w:bCs/>
          <w:iCs/>
          <w:lang w:val="en-US"/>
        </w:rPr>
        <w:t xml:space="preserve"> </w:t>
      </w:r>
      <w:r w:rsidR="000A32E1">
        <w:rPr>
          <w:rFonts w:ascii="Arial" w:hAnsi="Arial" w:cs="Arial"/>
          <w:bCs/>
          <w:iCs/>
          <w:lang w:val="en-US"/>
        </w:rPr>
        <w:t xml:space="preserve">RAN4 </w:t>
      </w:r>
      <w:r w:rsidR="005B33A0">
        <w:rPr>
          <w:rFonts w:ascii="Arial" w:hAnsi="Arial" w:cs="Arial"/>
          <w:bCs/>
          <w:iCs/>
          <w:lang w:val="en-US"/>
        </w:rPr>
        <w:t>discussed the following scenarios of</w:t>
      </w:r>
      <w:r w:rsidR="000A32E1">
        <w:rPr>
          <w:rFonts w:ascii="Arial" w:hAnsi="Arial" w:cs="Arial"/>
          <w:bCs/>
          <w:iCs/>
          <w:lang w:val="en-US"/>
        </w:rPr>
        <w:t xml:space="preserve"> Tx switching enhancement </w:t>
      </w:r>
      <w:r w:rsidR="00D173B9">
        <w:rPr>
          <w:rFonts w:ascii="Arial" w:hAnsi="Arial" w:cs="Arial"/>
          <w:bCs/>
          <w:iCs/>
          <w:lang w:val="en-US"/>
        </w:rPr>
        <w:t xml:space="preserve">for 2 configured UL bands </w:t>
      </w:r>
      <w:r w:rsidR="000A32E1">
        <w:rPr>
          <w:rFonts w:ascii="Arial" w:hAnsi="Arial" w:cs="Arial"/>
          <w:bCs/>
          <w:iCs/>
          <w:lang w:val="en-US"/>
        </w:rPr>
        <w:t xml:space="preserve">in Rel-19 TEI. </w:t>
      </w:r>
    </w:p>
    <w:p w14:paraId="0643BCFA" w14:textId="5BEF947E" w:rsidR="00F65E3F" w:rsidRPr="00D173B9" w:rsidRDefault="00D173B9" w:rsidP="000A32E1">
      <w:pPr>
        <w:pStyle w:val="ListParagraph"/>
        <w:numPr>
          <w:ilvl w:val="0"/>
          <w:numId w:val="21"/>
        </w:numPr>
        <w:overflowPunct/>
        <w:autoSpaceDE/>
        <w:adjustRightInd/>
        <w:snapToGrid w:val="0"/>
        <w:spacing w:after="120"/>
        <w:contextualSpacing w:val="0"/>
        <w:textAlignment w:val="auto"/>
        <w:rPr>
          <w:rFonts w:ascii="Arial" w:eastAsiaTheme="minorEastAsia" w:hAnsi="Arial" w:cs="Arial"/>
          <w:lang w:eastAsia="zh-CN"/>
        </w:rPr>
      </w:pPr>
      <w:r w:rsidRPr="007B56DD">
        <w:rPr>
          <w:rFonts w:ascii="Arial" w:eastAsia="新細明體" w:hAnsi="Arial" w:cs="Arial"/>
          <w:u w:val="single"/>
          <w:lang w:eastAsia="zh-TW"/>
        </w:rPr>
        <w:t>Scenario 1</w:t>
      </w:r>
      <w:r w:rsidR="007B56DD">
        <w:rPr>
          <w:rFonts w:ascii="Arial" w:eastAsia="新細明體" w:hAnsi="Arial" w:cs="Arial"/>
          <w:lang w:eastAsia="zh-TW"/>
        </w:rPr>
        <w:t>.</w:t>
      </w:r>
      <w:r>
        <w:rPr>
          <w:rFonts w:ascii="Arial" w:eastAsia="新細明體" w:hAnsi="Arial" w:cs="Arial"/>
          <w:lang w:eastAsia="zh-TW"/>
        </w:rPr>
        <w:t xml:space="preserve"> </w:t>
      </w:r>
      <w:bookmarkStart w:id="10" w:name="OLE_LINK1"/>
      <w:r>
        <w:rPr>
          <w:rFonts w:ascii="Arial" w:eastAsia="新細明體" w:hAnsi="Arial" w:cs="Arial"/>
          <w:lang w:eastAsia="zh-TW"/>
        </w:rPr>
        <w:t>Switching between the following 2 cases</w:t>
      </w:r>
      <w:bookmarkEnd w:id="10"/>
      <w:r>
        <w:rPr>
          <w:rFonts w:ascii="Arial" w:eastAsia="新細明體" w:hAnsi="Arial" w:cs="Arial"/>
          <w:lang w:eastAsia="zh-TW"/>
        </w:rPr>
        <w:t xml:space="preserve"> for 3Tx UEs</w:t>
      </w:r>
      <w:r w:rsidR="00AA193C">
        <w:rPr>
          <w:rFonts w:ascii="Arial" w:eastAsia="新細明體" w:hAnsi="Arial" w:cs="Arial"/>
          <w:lang w:eastAsia="zh-TW"/>
        </w:rPr>
        <w:t xml:space="preserve"> </w:t>
      </w:r>
      <w:bookmarkStart w:id="11" w:name="OLE_LINK30"/>
      <w:r w:rsidR="00AA193C" w:rsidRPr="00AA193C">
        <w:rPr>
          <w:rFonts w:ascii="Arial" w:eastAsia="新細明體" w:hAnsi="Arial" w:cs="Arial"/>
          <w:lang w:eastAsia="zh-TW"/>
        </w:rPr>
        <w:t xml:space="preserve">configured with </w:t>
      </w:r>
      <w:proofErr w:type="spellStart"/>
      <w:r w:rsidR="00AA193C" w:rsidRPr="00AA193C">
        <w:rPr>
          <w:rFonts w:ascii="Arial" w:eastAsia="新細明體" w:hAnsi="Arial" w:cs="Arial"/>
          <w:lang w:eastAsia="zh-TW"/>
        </w:rPr>
        <w:t>uplinkTxSwitchingOption</w:t>
      </w:r>
      <w:proofErr w:type="spellEnd"/>
      <w:r w:rsidR="00AA193C" w:rsidRPr="00AA193C">
        <w:rPr>
          <w:rFonts w:ascii="Arial" w:eastAsia="新細明體" w:hAnsi="Arial" w:cs="Arial"/>
          <w:lang w:eastAsia="zh-TW"/>
        </w:rPr>
        <w:t xml:space="preserve"> set to '</w:t>
      </w:r>
      <w:proofErr w:type="spellStart"/>
      <w:r w:rsidR="00AA193C" w:rsidRPr="00AA193C">
        <w:rPr>
          <w:rFonts w:ascii="Arial" w:eastAsia="新細明體" w:hAnsi="Arial" w:cs="Arial"/>
          <w:lang w:eastAsia="zh-TW"/>
        </w:rPr>
        <w:t>dualUL</w:t>
      </w:r>
      <w:bookmarkEnd w:id="11"/>
      <w:proofErr w:type="spellEnd"/>
      <w:r w:rsidR="007B56DD">
        <w:rPr>
          <w:rFonts w:ascii="Arial" w:eastAsia="新細明體" w:hAnsi="Arial" w:cs="Arial"/>
          <w:lang w:eastAsia="zh-TW"/>
        </w:rPr>
        <w:t>’</w:t>
      </w:r>
      <w:r w:rsidR="00AA193C" w:rsidRPr="00AA193C">
        <w:rPr>
          <w:rFonts w:ascii="Arial" w:eastAsia="新細明體" w:hAnsi="Arial" w:cs="Arial"/>
          <w:lang w:eastAsia="zh-TW"/>
        </w:rPr>
        <w:t xml:space="preserve"> </w:t>
      </w:r>
    </w:p>
    <w:p w14:paraId="48145049" w14:textId="32C158DF" w:rsidR="00D173B9" w:rsidRPr="00D173B9" w:rsidRDefault="00D173B9" w:rsidP="00D173B9">
      <w:pPr>
        <w:pStyle w:val="ListParagraph"/>
        <w:numPr>
          <w:ilvl w:val="1"/>
          <w:numId w:val="21"/>
        </w:numPr>
        <w:overflowPunct/>
        <w:autoSpaceDE/>
        <w:adjustRightInd/>
        <w:snapToGrid w:val="0"/>
        <w:spacing w:after="120"/>
        <w:textAlignment w:val="auto"/>
        <w:rPr>
          <w:rFonts w:ascii="Arial" w:eastAsia="新細明體" w:hAnsi="Arial" w:cs="Arial"/>
          <w:lang w:eastAsia="zh-TW"/>
        </w:rPr>
      </w:pPr>
      <w:bookmarkStart w:id="12" w:name="OLE_LINK22"/>
      <w:r>
        <w:rPr>
          <w:rFonts w:ascii="Arial" w:eastAsia="新細明體" w:hAnsi="Arial" w:cs="Arial" w:hint="eastAsia"/>
          <w:lang w:eastAsia="zh-TW"/>
        </w:rPr>
        <w:t>C</w:t>
      </w:r>
      <w:r>
        <w:rPr>
          <w:rFonts w:ascii="Arial" w:eastAsia="新細明體" w:hAnsi="Arial" w:cs="Arial"/>
          <w:lang w:eastAsia="zh-TW"/>
        </w:rPr>
        <w:t xml:space="preserve">ase 1-1: </w:t>
      </w:r>
      <w:r w:rsidRPr="00D173B9">
        <w:rPr>
          <w:rFonts w:ascii="Arial" w:eastAsia="新細明體" w:hAnsi="Arial" w:cs="Arial"/>
          <w:lang w:eastAsia="zh-TW"/>
        </w:rPr>
        <w:t xml:space="preserve">Two antenna ports on Band A and one antenna port on Band B </w:t>
      </w:r>
    </w:p>
    <w:p w14:paraId="2EFC5F95" w14:textId="086C7FE8" w:rsidR="00D173B9" w:rsidRPr="00D173B9" w:rsidRDefault="00D173B9" w:rsidP="00D173B9">
      <w:pPr>
        <w:pStyle w:val="ListParagraph"/>
        <w:numPr>
          <w:ilvl w:val="1"/>
          <w:numId w:val="21"/>
        </w:numPr>
        <w:overflowPunct/>
        <w:autoSpaceDE/>
        <w:adjustRightInd/>
        <w:snapToGrid w:val="0"/>
        <w:spacing w:after="120"/>
        <w:contextualSpacing w:val="0"/>
        <w:textAlignment w:val="auto"/>
        <w:rPr>
          <w:rFonts w:ascii="Arial" w:eastAsiaTheme="minorEastAsia" w:hAnsi="Arial" w:cs="Arial"/>
          <w:lang w:eastAsia="zh-CN"/>
        </w:rPr>
      </w:pPr>
      <w:r>
        <w:rPr>
          <w:rFonts w:ascii="Arial" w:eastAsia="新細明體" w:hAnsi="Arial" w:cs="Arial"/>
          <w:lang w:eastAsia="zh-TW"/>
        </w:rPr>
        <w:t xml:space="preserve">Case 1-2: </w:t>
      </w:r>
      <w:r w:rsidRPr="00D173B9">
        <w:rPr>
          <w:rFonts w:ascii="Arial" w:eastAsia="新細明體" w:hAnsi="Arial" w:cs="Arial"/>
          <w:lang w:eastAsia="zh-TW"/>
        </w:rPr>
        <w:t>One antenna port on Band A and two antenna ports on Band B</w:t>
      </w:r>
    </w:p>
    <w:bookmarkEnd w:id="12"/>
    <w:p w14:paraId="0A16ADA6" w14:textId="41783C09" w:rsidR="00D173B9" w:rsidRPr="00D173B9" w:rsidRDefault="00D173B9" w:rsidP="000A32E1">
      <w:pPr>
        <w:pStyle w:val="ListParagraph"/>
        <w:numPr>
          <w:ilvl w:val="0"/>
          <w:numId w:val="21"/>
        </w:numPr>
        <w:overflowPunct/>
        <w:autoSpaceDE/>
        <w:adjustRightInd/>
        <w:snapToGrid w:val="0"/>
        <w:spacing w:after="120"/>
        <w:contextualSpacing w:val="0"/>
        <w:textAlignment w:val="auto"/>
        <w:rPr>
          <w:rFonts w:ascii="Arial" w:eastAsiaTheme="minorEastAsia" w:hAnsi="Arial" w:cs="Arial"/>
          <w:lang w:eastAsia="zh-CN"/>
        </w:rPr>
      </w:pPr>
      <w:r w:rsidRPr="007B56DD">
        <w:rPr>
          <w:rFonts w:ascii="Arial" w:eastAsia="新細明體" w:hAnsi="Arial" w:cs="Arial" w:hint="eastAsia"/>
          <w:u w:val="single"/>
          <w:lang w:eastAsia="zh-TW"/>
        </w:rPr>
        <w:t>S</w:t>
      </w:r>
      <w:r w:rsidRPr="007B56DD">
        <w:rPr>
          <w:rFonts w:ascii="Arial" w:eastAsia="新細明體" w:hAnsi="Arial" w:cs="Arial"/>
          <w:u w:val="single"/>
          <w:lang w:eastAsia="zh-TW"/>
        </w:rPr>
        <w:t xml:space="preserve">cenario </w:t>
      </w:r>
      <w:r w:rsidR="00352394">
        <w:rPr>
          <w:rFonts w:ascii="Arial" w:eastAsia="新細明體" w:hAnsi="Arial" w:cs="Arial"/>
          <w:u w:val="single"/>
          <w:lang w:eastAsia="zh-TW"/>
        </w:rPr>
        <w:t>1a</w:t>
      </w:r>
      <w:r w:rsidR="007B56DD">
        <w:rPr>
          <w:rFonts w:ascii="Arial" w:eastAsia="新細明體" w:hAnsi="Arial" w:cs="Arial"/>
          <w:lang w:eastAsia="zh-TW"/>
        </w:rPr>
        <w:t>.</w:t>
      </w:r>
      <w:r>
        <w:rPr>
          <w:rFonts w:ascii="Arial" w:eastAsia="新細明體" w:hAnsi="Arial" w:cs="Arial"/>
          <w:lang w:eastAsia="zh-TW"/>
        </w:rPr>
        <w:t xml:space="preserve"> Switching between the following </w:t>
      </w:r>
      <w:r w:rsidR="000C3883">
        <w:rPr>
          <w:rFonts w:ascii="Arial" w:eastAsia="新細明體" w:hAnsi="Arial" w:cs="Arial"/>
          <w:lang w:eastAsia="zh-TW"/>
        </w:rPr>
        <w:t>2</w:t>
      </w:r>
      <w:r>
        <w:rPr>
          <w:rFonts w:ascii="Arial" w:eastAsia="新細明體" w:hAnsi="Arial" w:cs="Arial"/>
          <w:lang w:eastAsia="zh-TW"/>
        </w:rPr>
        <w:t xml:space="preserve"> cases for 3Tx UEs</w:t>
      </w:r>
      <w:r w:rsidR="00AA193C">
        <w:rPr>
          <w:rFonts w:ascii="Arial" w:eastAsia="新細明體" w:hAnsi="Arial" w:cs="Arial"/>
          <w:lang w:eastAsia="zh-TW"/>
        </w:rPr>
        <w:t xml:space="preserve"> configured with </w:t>
      </w:r>
      <w:proofErr w:type="spellStart"/>
      <w:r w:rsidR="00AA193C">
        <w:rPr>
          <w:rFonts w:ascii="Arial" w:eastAsia="新細明體" w:hAnsi="Arial" w:cs="Arial"/>
          <w:lang w:eastAsia="zh-TW"/>
        </w:rPr>
        <w:t>uplinkTxSwitchingOption</w:t>
      </w:r>
      <w:proofErr w:type="spellEnd"/>
      <w:r w:rsidR="00AA193C">
        <w:rPr>
          <w:rFonts w:ascii="Arial" w:eastAsia="新細明體" w:hAnsi="Arial" w:cs="Arial"/>
          <w:lang w:eastAsia="zh-TW"/>
        </w:rPr>
        <w:t xml:space="preserve"> set to ‘</w:t>
      </w:r>
      <w:proofErr w:type="spellStart"/>
      <w:r w:rsidR="00AA193C">
        <w:rPr>
          <w:rFonts w:ascii="Arial" w:eastAsia="新細明體" w:hAnsi="Arial" w:cs="Arial"/>
          <w:lang w:eastAsia="zh-TW"/>
        </w:rPr>
        <w:t>switchedUL</w:t>
      </w:r>
      <w:proofErr w:type="spellEnd"/>
      <w:r w:rsidR="00AA193C">
        <w:rPr>
          <w:rFonts w:ascii="Arial" w:eastAsia="新細明體" w:hAnsi="Arial" w:cs="Arial"/>
          <w:lang w:eastAsia="zh-TW"/>
        </w:rPr>
        <w:t xml:space="preserve">’ </w:t>
      </w:r>
    </w:p>
    <w:p w14:paraId="28B5EA6A" w14:textId="0F927276" w:rsidR="00D173B9" w:rsidRDefault="00D173B9" w:rsidP="00D173B9">
      <w:pPr>
        <w:pStyle w:val="ListParagraph"/>
        <w:numPr>
          <w:ilvl w:val="1"/>
          <w:numId w:val="21"/>
        </w:numPr>
        <w:overflowPunct/>
        <w:autoSpaceDE/>
        <w:adjustRightInd/>
        <w:snapToGrid w:val="0"/>
        <w:spacing w:after="120"/>
        <w:textAlignment w:val="auto"/>
        <w:rPr>
          <w:rFonts w:ascii="Arial" w:eastAsia="新細明體" w:hAnsi="Arial" w:cs="Arial"/>
          <w:lang w:eastAsia="zh-TW"/>
        </w:rPr>
      </w:pPr>
      <w:bookmarkStart w:id="13" w:name="OLE_LINK24"/>
      <w:bookmarkStart w:id="14" w:name="OLE_LINK23"/>
      <w:r>
        <w:rPr>
          <w:rFonts w:ascii="Arial" w:eastAsia="新細明體" w:hAnsi="Arial" w:cs="Arial"/>
          <w:lang w:eastAsia="zh-TW"/>
        </w:rPr>
        <w:t xml:space="preserve">Case 2-1: Three antenna ports on Band A and zero antenna port on Band B </w:t>
      </w:r>
    </w:p>
    <w:p w14:paraId="4075874C" w14:textId="4E976FAF" w:rsidR="004111DC" w:rsidRPr="000C3883" w:rsidRDefault="00D173B9" w:rsidP="00DE5E07">
      <w:pPr>
        <w:pStyle w:val="ListParagraph"/>
        <w:numPr>
          <w:ilvl w:val="1"/>
          <w:numId w:val="21"/>
        </w:numPr>
        <w:overflowPunct/>
        <w:autoSpaceDE/>
        <w:adjustRightInd/>
        <w:snapToGrid w:val="0"/>
        <w:spacing w:after="120"/>
        <w:contextualSpacing w:val="0"/>
        <w:textAlignment w:val="auto"/>
        <w:rPr>
          <w:rFonts w:ascii="Arial" w:eastAsiaTheme="minorEastAsia" w:hAnsi="Arial" w:cs="Arial"/>
          <w:lang w:eastAsia="zh-CN"/>
        </w:rPr>
      </w:pPr>
      <w:r w:rsidRPr="000C3883">
        <w:rPr>
          <w:rFonts w:ascii="Arial" w:eastAsia="新細明體" w:hAnsi="Arial" w:cs="Arial"/>
          <w:lang w:eastAsia="zh-TW"/>
        </w:rPr>
        <w:t>Case 2-2: Zero antenna port on Band A and three antenna ports on Band B</w:t>
      </w:r>
      <w:bookmarkEnd w:id="13"/>
    </w:p>
    <w:bookmarkEnd w:id="14"/>
    <w:p w14:paraId="4FF88751" w14:textId="78EC38F2" w:rsidR="00D173B9" w:rsidRPr="004111DC" w:rsidRDefault="00D173B9" w:rsidP="000A32E1">
      <w:pPr>
        <w:pStyle w:val="ListParagraph"/>
        <w:numPr>
          <w:ilvl w:val="0"/>
          <w:numId w:val="21"/>
        </w:numPr>
        <w:overflowPunct/>
        <w:autoSpaceDE/>
        <w:adjustRightInd/>
        <w:snapToGrid w:val="0"/>
        <w:spacing w:after="120"/>
        <w:contextualSpacing w:val="0"/>
        <w:textAlignment w:val="auto"/>
        <w:rPr>
          <w:rFonts w:ascii="Arial" w:eastAsiaTheme="minorEastAsia" w:hAnsi="Arial" w:cs="Arial"/>
          <w:lang w:eastAsia="zh-CN"/>
        </w:rPr>
      </w:pPr>
      <w:r w:rsidRPr="007B56DD">
        <w:rPr>
          <w:rFonts w:ascii="Arial" w:eastAsia="新細明體" w:hAnsi="Arial" w:cs="Arial" w:hint="eastAsia"/>
          <w:u w:val="single"/>
          <w:lang w:eastAsia="zh-TW"/>
        </w:rPr>
        <w:t>S</w:t>
      </w:r>
      <w:r w:rsidRPr="007B56DD">
        <w:rPr>
          <w:rFonts w:ascii="Arial" w:eastAsia="新細明體" w:hAnsi="Arial" w:cs="Arial"/>
          <w:u w:val="single"/>
          <w:lang w:eastAsia="zh-TW"/>
        </w:rPr>
        <w:t xml:space="preserve">cenario </w:t>
      </w:r>
      <w:r w:rsidR="00352394">
        <w:rPr>
          <w:rFonts w:ascii="Arial" w:eastAsia="新細明體" w:hAnsi="Arial" w:cs="Arial"/>
          <w:u w:val="single"/>
          <w:lang w:eastAsia="zh-TW"/>
        </w:rPr>
        <w:t>2</w:t>
      </w:r>
      <w:r w:rsidR="007B56DD">
        <w:rPr>
          <w:rFonts w:ascii="Arial" w:eastAsia="新細明體" w:hAnsi="Arial" w:cs="Arial"/>
          <w:lang w:eastAsia="zh-TW"/>
        </w:rPr>
        <w:t>.</w:t>
      </w:r>
      <w:r>
        <w:rPr>
          <w:rFonts w:ascii="Arial" w:eastAsia="新細明體" w:hAnsi="Arial" w:cs="Arial"/>
          <w:lang w:eastAsia="zh-TW"/>
        </w:rPr>
        <w:t xml:space="preserve"> Switching between the following 2 cases</w:t>
      </w:r>
      <w:r w:rsidR="004111DC">
        <w:rPr>
          <w:rFonts w:ascii="Arial" w:eastAsia="新細明體" w:hAnsi="Arial" w:cs="Arial"/>
          <w:lang w:eastAsia="zh-TW"/>
        </w:rPr>
        <w:t xml:space="preserve"> for 4Tx UEs</w:t>
      </w:r>
      <w:r w:rsidR="00AA193C">
        <w:rPr>
          <w:rFonts w:ascii="Arial" w:eastAsia="新細明體" w:hAnsi="Arial" w:cs="Arial"/>
          <w:lang w:eastAsia="zh-TW"/>
        </w:rPr>
        <w:t xml:space="preserve"> configured with </w:t>
      </w:r>
      <w:proofErr w:type="spellStart"/>
      <w:r w:rsidR="00AA193C">
        <w:rPr>
          <w:rFonts w:ascii="Arial" w:eastAsia="新細明體" w:hAnsi="Arial" w:cs="Arial"/>
          <w:lang w:eastAsia="zh-TW"/>
        </w:rPr>
        <w:t>uplinkTxSwitchingOption</w:t>
      </w:r>
      <w:proofErr w:type="spellEnd"/>
      <w:r w:rsidR="00AA193C">
        <w:rPr>
          <w:rFonts w:ascii="Arial" w:eastAsia="新細明體" w:hAnsi="Arial" w:cs="Arial"/>
          <w:lang w:eastAsia="zh-TW"/>
        </w:rPr>
        <w:t xml:space="preserve"> set to </w:t>
      </w:r>
      <w:r w:rsidR="007B56DD">
        <w:rPr>
          <w:rFonts w:ascii="Arial" w:eastAsia="新細明體" w:hAnsi="Arial" w:cs="Arial"/>
          <w:lang w:eastAsia="zh-TW"/>
        </w:rPr>
        <w:t>‘</w:t>
      </w:r>
      <w:proofErr w:type="spellStart"/>
      <w:r w:rsidR="00AA193C">
        <w:rPr>
          <w:rFonts w:ascii="Arial" w:eastAsia="新細明體" w:hAnsi="Arial" w:cs="Arial"/>
          <w:lang w:eastAsia="zh-TW"/>
        </w:rPr>
        <w:t>switchedUL</w:t>
      </w:r>
      <w:proofErr w:type="spellEnd"/>
      <w:r w:rsidR="007B56DD">
        <w:rPr>
          <w:rFonts w:ascii="Arial" w:eastAsia="新細明體" w:hAnsi="Arial" w:cs="Arial"/>
          <w:lang w:eastAsia="zh-TW"/>
        </w:rPr>
        <w:t>’</w:t>
      </w:r>
    </w:p>
    <w:p w14:paraId="0DC2075F" w14:textId="2E380FB3" w:rsidR="004111DC" w:rsidRDefault="004111DC" w:rsidP="004111DC">
      <w:pPr>
        <w:pStyle w:val="ListParagraph"/>
        <w:numPr>
          <w:ilvl w:val="1"/>
          <w:numId w:val="21"/>
        </w:numPr>
        <w:overflowPunct/>
        <w:autoSpaceDE/>
        <w:adjustRightInd/>
        <w:snapToGrid w:val="0"/>
        <w:spacing w:after="120"/>
        <w:textAlignment w:val="auto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Case 3-1: Four antenna ports on Band A and zero antenna port on Band B </w:t>
      </w:r>
    </w:p>
    <w:p w14:paraId="67A18D45" w14:textId="0BEE1F63" w:rsidR="004111DC" w:rsidRDefault="004111DC" w:rsidP="004111DC">
      <w:pPr>
        <w:pStyle w:val="ListParagraph"/>
        <w:numPr>
          <w:ilvl w:val="1"/>
          <w:numId w:val="21"/>
        </w:numPr>
        <w:overflowPunct/>
        <w:autoSpaceDE/>
        <w:adjustRightInd/>
        <w:snapToGrid w:val="0"/>
        <w:spacing w:after="120"/>
        <w:textAlignment w:val="auto"/>
        <w:rPr>
          <w:rFonts w:ascii="Arial" w:eastAsiaTheme="minorEastAsia" w:hAnsi="Arial" w:cs="Arial"/>
          <w:lang w:eastAsia="zh-CN"/>
        </w:rPr>
      </w:pPr>
      <w:r>
        <w:rPr>
          <w:rFonts w:ascii="Arial" w:eastAsia="新細明體" w:hAnsi="Arial" w:cs="Arial"/>
          <w:lang w:eastAsia="zh-TW"/>
        </w:rPr>
        <w:t>Case 3-2: Zero antenna port on Band A and Four antenna ports on Band B</w:t>
      </w:r>
    </w:p>
    <w:p w14:paraId="6362631B" w14:textId="4193282C" w:rsidR="005B33A0" w:rsidRDefault="005B33A0" w:rsidP="004111DC">
      <w:pPr>
        <w:overflowPunct/>
        <w:autoSpaceDE/>
        <w:adjustRightInd/>
        <w:snapToGrid w:val="0"/>
        <w:spacing w:after="120"/>
        <w:textAlignment w:val="auto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 w:hint="eastAsia"/>
          <w:lang w:eastAsia="zh-TW"/>
        </w:rPr>
        <w:t>R</w:t>
      </w:r>
      <w:r>
        <w:rPr>
          <w:rFonts w:ascii="Arial" w:eastAsia="新細明體" w:hAnsi="Arial" w:cs="Arial"/>
          <w:lang w:eastAsia="zh-TW"/>
        </w:rPr>
        <w:t xml:space="preserve">AN4 agreed to support at least scenario 1 in Rel-19 TEI. Whether RAN4 will support scenario 1a and scenario 2 in Rel-19 TEI is pending on RAN1 decision in </w:t>
      </w:r>
      <w:r w:rsidR="00D81D1A">
        <w:rPr>
          <w:rFonts w:ascii="Arial" w:eastAsia="新細明體" w:hAnsi="Arial" w:cs="Arial"/>
          <w:lang w:eastAsia="zh-TW"/>
        </w:rPr>
        <w:t xml:space="preserve">RAN1#121 </w:t>
      </w:r>
      <w:r>
        <w:rPr>
          <w:rFonts w:ascii="Arial" w:eastAsia="新細明體" w:hAnsi="Arial" w:cs="Arial"/>
          <w:lang w:eastAsia="zh-TW"/>
        </w:rPr>
        <w:t xml:space="preserve">meeting. </w:t>
      </w:r>
    </w:p>
    <w:p w14:paraId="7F31D344" w14:textId="11B918FA" w:rsidR="0040734A" w:rsidRDefault="0027058A" w:rsidP="004111DC">
      <w:pPr>
        <w:overflowPunct/>
        <w:autoSpaceDE/>
        <w:adjustRightInd/>
        <w:snapToGrid w:val="0"/>
        <w:spacing w:after="120"/>
        <w:textAlignment w:val="auto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 w:hint="eastAsia"/>
          <w:lang w:eastAsia="zh-TW"/>
        </w:rPr>
        <w:t>T</w:t>
      </w:r>
      <w:r>
        <w:rPr>
          <w:rFonts w:ascii="Arial" w:eastAsia="新細明體" w:hAnsi="Arial" w:cs="Arial"/>
          <w:lang w:eastAsia="zh-TW"/>
        </w:rPr>
        <w:t>he related UE capabilities will be addressed later together with Rel-19 feature list.</w:t>
      </w:r>
    </w:p>
    <w:p w14:paraId="080BB371" w14:textId="77777777" w:rsidR="000E26A1" w:rsidRDefault="00AA193C" w:rsidP="004111DC">
      <w:pPr>
        <w:overflowPunct/>
        <w:autoSpaceDE/>
        <w:adjustRightInd/>
        <w:snapToGrid w:val="0"/>
        <w:spacing w:after="120"/>
        <w:textAlignment w:val="auto"/>
        <w:rPr>
          <w:rFonts w:ascii="Arial" w:eastAsia="新細明體" w:hAnsi="Arial" w:cs="Arial"/>
          <w:lang w:eastAsia="zh-TW"/>
        </w:rPr>
      </w:pPr>
      <w:bookmarkStart w:id="15" w:name="OLE_LINK11"/>
      <w:bookmarkStart w:id="16" w:name="OLE_LINK32"/>
      <w:r>
        <w:rPr>
          <w:rFonts w:ascii="Arial" w:eastAsia="新細明體" w:hAnsi="Arial" w:cs="Arial" w:hint="eastAsia"/>
          <w:lang w:eastAsia="zh-TW"/>
        </w:rPr>
        <w:t>R</w:t>
      </w:r>
      <w:r>
        <w:rPr>
          <w:rFonts w:ascii="Arial" w:eastAsia="新細明體" w:hAnsi="Arial" w:cs="Arial"/>
          <w:lang w:eastAsia="zh-TW"/>
        </w:rPr>
        <w:t xml:space="preserve">AN4 respectfully asks RAN1 </w:t>
      </w:r>
      <w:r w:rsidR="005B33A0">
        <w:rPr>
          <w:rFonts w:ascii="Arial" w:eastAsia="新細明體" w:hAnsi="Arial" w:cs="Arial"/>
          <w:lang w:eastAsia="zh-TW"/>
        </w:rPr>
        <w:t>to</w:t>
      </w:r>
      <w:r w:rsidR="000E26A1">
        <w:rPr>
          <w:rFonts w:ascii="Arial" w:eastAsia="新細明體" w:hAnsi="Arial" w:cs="Arial"/>
          <w:lang w:eastAsia="zh-TW"/>
        </w:rPr>
        <w:t>:</w:t>
      </w:r>
    </w:p>
    <w:p w14:paraId="7CF0CFF0" w14:textId="6B33E66C" w:rsidR="000E26A1" w:rsidRDefault="000E26A1" w:rsidP="000E26A1">
      <w:pPr>
        <w:pStyle w:val="ListParagraph"/>
        <w:numPr>
          <w:ilvl w:val="0"/>
          <w:numId w:val="24"/>
        </w:numPr>
        <w:overflowPunct/>
        <w:autoSpaceDE/>
        <w:adjustRightInd/>
        <w:snapToGrid w:val="0"/>
        <w:spacing w:after="120"/>
        <w:textAlignment w:val="auto"/>
        <w:rPr>
          <w:rFonts w:ascii="Arial" w:eastAsia="新細明體" w:hAnsi="Arial" w:cs="Arial"/>
          <w:lang w:eastAsia="zh-TW"/>
        </w:rPr>
      </w:pPr>
      <w:bookmarkStart w:id="17" w:name="OLE_LINK19"/>
      <w:r>
        <w:rPr>
          <w:rFonts w:ascii="Arial" w:eastAsia="新細明體" w:hAnsi="Arial" w:cs="Arial"/>
          <w:lang w:eastAsia="zh-TW"/>
        </w:rPr>
        <w:t>I</w:t>
      </w:r>
      <w:r w:rsidR="00AA193C" w:rsidRPr="002900C0">
        <w:rPr>
          <w:rFonts w:ascii="Arial" w:eastAsia="新細明體" w:hAnsi="Arial" w:cs="Arial"/>
          <w:lang w:eastAsia="zh-TW"/>
        </w:rPr>
        <w:t xml:space="preserve">ntroduce </w:t>
      </w:r>
      <w:r w:rsidR="005B33A0" w:rsidRPr="002900C0">
        <w:rPr>
          <w:rFonts w:ascii="Arial" w:eastAsia="新細明體" w:hAnsi="Arial" w:cs="Arial"/>
          <w:lang w:eastAsia="zh-TW"/>
        </w:rPr>
        <w:t xml:space="preserve">UL Tx </w:t>
      </w:r>
      <w:r w:rsidR="00AA193C" w:rsidRPr="002900C0">
        <w:rPr>
          <w:rFonts w:ascii="Arial" w:eastAsia="新細明體" w:hAnsi="Arial" w:cs="Arial"/>
          <w:lang w:eastAsia="zh-TW"/>
        </w:rPr>
        <w:t xml:space="preserve">switching functionalities for scenarios </w:t>
      </w:r>
      <w:r w:rsidR="005B33A0" w:rsidRPr="002900C0">
        <w:rPr>
          <w:rFonts w:ascii="Arial" w:eastAsia="新細明體" w:hAnsi="Arial" w:cs="Arial"/>
          <w:lang w:eastAsia="zh-TW"/>
        </w:rPr>
        <w:t xml:space="preserve">1 </w:t>
      </w:r>
      <w:r w:rsidR="00AA193C" w:rsidRPr="002900C0">
        <w:rPr>
          <w:rFonts w:ascii="Arial" w:eastAsia="新細明體" w:hAnsi="Arial" w:cs="Arial"/>
          <w:lang w:eastAsia="zh-TW"/>
        </w:rPr>
        <w:t xml:space="preserve">in </w:t>
      </w:r>
      <w:r w:rsidR="00E71A31">
        <w:rPr>
          <w:rFonts w:ascii="Arial" w:eastAsia="新細明體" w:hAnsi="Arial" w:cs="Arial"/>
          <w:lang w:eastAsia="zh-TW"/>
        </w:rPr>
        <w:t xml:space="preserve">Rel-19 </w:t>
      </w:r>
      <w:r w:rsidR="00AA193C" w:rsidRPr="002900C0">
        <w:rPr>
          <w:rFonts w:ascii="Arial" w:eastAsia="新細明體" w:hAnsi="Arial" w:cs="Arial"/>
          <w:lang w:eastAsia="zh-TW"/>
        </w:rPr>
        <w:t xml:space="preserve">RAN1 </w:t>
      </w:r>
      <w:bookmarkStart w:id="18" w:name="OLE_LINK18"/>
      <w:r w:rsidR="00E71A31" w:rsidRPr="00E71A31">
        <w:rPr>
          <w:rFonts w:ascii="Arial" w:eastAsia="新細明體" w:hAnsi="Arial" w:cs="Arial"/>
          <w:lang w:eastAsia="zh-TW"/>
        </w:rPr>
        <w:t>specifications</w:t>
      </w:r>
      <w:r w:rsidR="00E71A31">
        <w:rPr>
          <w:rFonts w:ascii="Arial" w:eastAsia="新細明體" w:hAnsi="Arial" w:cs="Arial"/>
          <w:lang w:eastAsia="zh-TW"/>
        </w:rPr>
        <w:t xml:space="preserve"> </w:t>
      </w:r>
      <w:bookmarkStart w:id="19" w:name="OLE_LINK15"/>
      <w:bookmarkEnd w:id="18"/>
      <w:r>
        <w:rPr>
          <w:rFonts w:ascii="Arial" w:eastAsia="新細明體" w:hAnsi="Arial" w:cs="Arial"/>
          <w:lang w:eastAsia="zh-TW"/>
        </w:rPr>
        <w:t>as part of TEI-19</w:t>
      </w:r>
      <w:bookmarkEnd w:id="19"/>
      <w:r>
        <w:rPr>
          <w:rFonts w:ascii="Arial" w:eastAsia="新細明體" w:hAnsi="Arial" w:cs="Arial"/>
          <w:lang w:eastAsia="zh-TW"/>
        </w:rPr>
        <w:t>.</w:t>
      </w:r>
    </w:p>
    <w:p w14:paraId="61813E20" w14:textId="411BB844" w:rsidR="004111DC" w:rsidRPr="002900C0" w:rsidRDefault="000E26A1" w:rsidP="002900C0">
      <w:pPr>
        <w:pStyle w:val="ListParagraph"/>
        <w:numPr>
          <w:ilvl w:val="0"/>
          <w:numId w:val="24"/>
        </w:numPr>
        <w:overflowPunct/>
        <w:autoSpaceDE/>
        <w:adjustRightInd/>
        <w:snapToGrid w:val="0"/>
        <w:spacing w:after="120"/>
        <w:textAlignment w:val="auto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D</w:t>
      </w:r>
      <w:r w:rsidR="005B33A0" w:rsidRPr="002900C0">
        <w:rPr>
          <w:rFonts w:ascii="Arial" w:eastAsia="新細明體" w:hAnsi="Arial" w:cs="Arial"/>
          <w:lang w:eastAsia="zh-TW"/>
        </w:rPr>
        <w:t xml:space="preserve">ecide </w:t>
      </w:r>
      <w:r w:rsidR="00E71A31">
        <w:rPr>
          <w:rFonts w:ascii="Arial" w:eastAsia="新細明體" w:hAnsi="Arial" w:cs="Arial"/>
          <w:lang w:eastAsia="zh-TW"/>
        </w:rPr>
        <w:t xml:space="preserve">at RAN1#121 </w:t>
      </w:r>
      <w:r w:rsidR="005B33A0" w:rsidRPr="002900C0">
        <w:rPr>
          <w:rFonts w:ascii="Arial" w:eastAsia="新細明體" w:hAnsi="Arial" w:cs="Arial"/>
          <w:lang w:eastAsia="zh-TW"/>
        </w:rPr>
        <w:t>whether to support scenario 1a and</w:t>
      </w:r>
      <w:r>
        <w:rPr>
          <w:rFonts w:ascii="Arial" w:eastAsia="新細明體" w:hAnsi="Arial" w:cs="Arial"/>
          <w:lang w:eastAsia="zh-TW"/>
        </w:rPr>
        <w:t>/or</w:t>
      </w:r>
      <w:r w:rsidR="005B33A0" w:rsidRPr="002900C0">
        <w:rPr>
          <w:rFonts w:ascii="Arial" w:eastAsia="新細明體" w:hAnsi="Arial" w:cs="Arial"/>
          <w:lang w:eastAsia="zh-TW"/>
        </w:rPr>
        <w:t xml:space="preserve"> scenario 2</w:t>
      </w:r>
      <w:r w:rsidR="00226637" w:rsidRPr="002900C0">
        <w:rPr>
          <w:rFonts w:ascii="Arial" w:eastAsia="新細明體" w:hAnsi="Arial" w:cs="Arial"/>
          <w:lang w:eastAsia="zh-TW"/>
        </w:rPr>
        <w:t xml:space="preserve"> </w:t>
      </w:r>
      <w:r w:rsidR="00E71A31">
        <w:rPr>
          <w:rFonts w:ascii="Arial" w:eastAsia="新細明體" w:hAnsi="Arial" w:cs="Arial"/>
          <w:lang w:eastAsia="zh-TW"/>
        </w:rPr>
        <w:t xml:space="preserve">in Rel-19 </w:t>
      </w:r>
      <w:r>
        <w:rPr>
          <w:rFonts w:ascii="Arial" w:eastAsia="新細明體" w:hAnsi="Arial" w:cs="Arial"/>
          <w:lang w:eastAsia="zh-TW"/>
        </w:rPr>
        <w:t>as part of TEI-19</w:t>
      </w:r>
      <w:r w:rsidR="00E71A31">
        <w:rPr>
          <w:rFonts w:ascii="Arial" w:eastAsia="新細明體" w:hAnsi="Arial" w:cs="Arial"/>
          <w:lang w:eastAsia="zh-TW"/>
        </w:rPr>
        <w:t>, and feedback to RAN4 the decision</w:t>
      </w:r>
      <w:r w:rsidR="005B33A0" w:rsidRPr="002900C0">
        <w:rPr>
          <w:rFonts w:ascii="Arial" w:eastAsia="新細明體" w:hAnsi="Arial" w:cs="Arial"/>
          <w:lang w:eastAsia="zh-TW"/>
        </w:rPr>
        <w:t>.</w:t>
      </w:r>
      <w:bookmarkEnd w:id="15"/>
      <w:bookmarkEnd w:id="16"/>
      <w:bookmarkEnd w:id="17"/>
      <w:r w:rsidR="0027058A" w:rsidRPr="002900C0">
        <w:rPr>
          <w:rFonts w:ascii="Arial" w:eastAsia="新細明體" w:hAnsi="Arial" w:cs="Arial"/>
          <w:lang w:eastAsia="zh-TW"/>
        </w:rPr>
        <w:t xml:space="preserve"> </w:t>
      </w:r>
    </w:p>
    <w:bookmarkEnd w:id="8"/>
    <w:bookmarkEnd w:id="9"/>
    <w:p w14:paraId="730B5544" w14:textId="604ED88E" w:rsidR="00A21C83" w:rsidRDefault="00A21C83" w:rsidP="000245A2">
      <w:pPr>
        <w:pStyle w:val="Heading1"/>
        <w:ind w:left="0" w:firstLine="0"/>
      </w:pPr>
      <w:r>
        <w:t>2</w:t>
      </w:r>
      <w:r>
        <w:tab/>
        <w:t>Actions</w:t>
      </w:r>
    </w:p>
    <w:p w14:paraId="14D309BE" w14:textId="48AC3526" w:rsidR="00A21C83" w:rsidRDefault="00A21C83" w:rsidP="00A21C8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654FC1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</w:t>
      </w:r>
    </w:p>
    <w:p w14:paraId="4087F1B8" w14:textId="267DE91F" w:rsidR="00AA3C4D" w:rsidRDefault="00A21C83" w:rsidP="00AA3C4D">
      <w:pPr>
        <w:overflowPunct/>
        <w:autoSpaceDE/>
        <w:adjustRightInd/>
        <w:snapToGrid w:val="0"/>
        <w:spacing w:after="120"/>
        <w:rPr>
          <w:rFonts w:ascii="Arial" w:eastAsia="新細明體" w:hAnsi="Arial" w:cs="Arial"/>
          <w:lang w:eastAsia="zh-TW"/>
        </w:rPr>
      </w:pPr>
      <w:r>
        <w:rPr>
          <w:rFonts w:ascii="Arial" w:hAnsi="Arial" w:cs="Arial"/>
          <w:b/>
        </w:rPr>
        <w:t>ACTION:</w:t>
      </w:r>
      <w:r w:rsidRPr="004C4F1C">
        <w:rPr>
          <w:rFonts w:ascii="Arial" w:hAnsi="Arial" w:cs="Arial"/>
          <w:b/>
        </w:rPr>
        <w:t xml:space="preserve"> </w:t>
      </w:r>
      <w:bookmarkStart w:id="20" w:name="OLE_LINK29"/>
      <w:r w:rsidR="00AA3C4D">
        <w:rPr>
          <w:rFonts w:ascii="Arial" w:eastAsia="新細明體" w:hAnsi="Arial" w:cs="Arial"/>
          <w:lang w:eastAsia="zh-TW"/>
        </w:rPr>
        <w:t>RAN4 respectfully asks RAN1 to:</w:t>
      </w:r>
    </w:p>
    <w:p w14:paraId="5E3E6558" w14:textId="77777777" w:rsidR="00E71A31" w:rsidRDefault="00E71A31" w:rsidP="002900C0">
      <w:pPr>
        <w:pStyle w:val="ListParagraph"/>
        <w:numPr>
          <w:ilvl w:val="0"/>
          <w:numId w:val="25"/>
        </w:numPr>
        <w:overflowPunct/>
        <w:autoSpaceDE/>
        <w:adjustRightInd/>
        <w:snapToGrid w:val="0"/>
        <w:spacing w:after="120"/>
        <w:textAlignment w:val="auto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Introduce UL Tx switching functionalities for scenarios 1 in Rel-19 RAN1 specifications as part of TEI-19.</w:t>
      </w:r>
    </w:p>
    <w:p w14:paraId="73E88DB0" w14:textId="099D7F5E" w:rsidR="00A21C83" w:rsidRPr="002900C0" w:rsidRDefault="00E71A31" w:rsidP="002900C0">
      <w:pPr>
        <w:pStyle w:val="ListParagraph"/>
        <w:numPr>
          <w:ilvl w:val="0"/>
          <w:numId w:val="25"/>
        </w:numPr>
        <w:overflowPunct/>
        <w:autoSpaceDE/>
        <w:adjustRightInd/>
        <w:snapToGrid w:val="0"/>
        <w:spacing w:after="120"/>
        <w:textAlignment w:val="auto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lastRenderedPageBreak/>
        <w:t>Decide at RAN1#121 whether to support scenario 1a and/or scenario 2 in Rel-19 as part of TEI-19, and feedback to RAN4 the decision.</w:t>
      </w:r>
    </w:p>
    <w:bookmarkEnd w:id="20"/>
    <w:p w14:paraId="3B9082F6" w14:textId="6606494B" w:rsidR="00A21C83" w:rsidRDefault="00A21C83" w:rsidP="00A21C83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 </w:t>
      </w:r>
      <w:r w:rsidR="00413D7A">
        <w:rPr>
          <w:rFonts w:cs="Arial"/>
          <w:bCs/>
          <w:szCs w:val="36"/>
        </w:rPr>
        <w:t>4</w:t>
      </w:r>
      <w:r>
        <w:rPr>
          <w:szCs w:val="36"/>
        </w:rPr>
        <w:t xml:space="preserve"> </w:t>
      </w:r>
      <w:proofErr w:type="gramStart"/>
      <w:r>
        <w:rPr>
          <w:szCs w:val="36"/>
        </w:rPr>
        <w:t>m</w:t>
      </w:r>
      <w:r w:rsidRPr="000F6242">
        <w:rPr>
          <w:szCs w:val="36"/>
        </w:rPr>
        <w:t>eetings</w:t>
      </w:r>
      <w:proofErr w:type="gramEnd"/>
    </w:p>
    <w:p w14:paraId="491B3FCC" w14:textId="77777777" w:rsidR="0040734A" w:rsidRDefault="0040734A" w:rsidP="00654FC1">
      <w:pPr>
        <w:rPr>
          <w:rFonts w:ascii="Arial" w:hAnsi="Arial" w:cs="Arial"/>
          <w:szCs w:val="16"/>
          <w:lang w:eastAsia="zh-CN"/>
        </w:rPr>
      </w:pPr>
      <w:bookmarkStart w:id="21" w:name="OLE_LINK33"/>
    </w:p>
    <w:p w14:paraId="3BBD813B" w14:textId="77777777" w:rsidR="0040734A" w:rsidRDefault="0040734A" w:rsidP="0040734A">
      <w:r>
        <w:rPr>
          <w:rFonts w:ascii="Arial" w:hAnsi="Arial" w:cs="Arial"/>
          <w:szCs w:val="16"/>
          <w:lang w:eastAsia="zh-CN"/>
        </w:rPr>
        <w:t>TSG RAN WG4 Meeting #115</w:t>
      </w:r>
      <w:r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  <w:t xml:space="preserve">              19 - 23 May 2025 </w:t>
      </w:r>
      <w:r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  <w:t>Malta</w:t>
      </w:r>
    </w:p>
    <w:p w14:paraId="4C4E7391" w14:textId="1B629569" w:rsidR="002F1940" w:rsidRPr="002F1940" w:rsidRDefault="00654FC1" w:rsidP="00654FC1">
      <w:r w:rsidRPr="00654FC1">
        <w:rPr>
          <w:rFonts w:ascii="Arial" w:hAnsi="Arial" w:cs="Arial"/>
          <w:szCs w:val="16"/>
          <w:lang w:eastAsia="zh-CN"/>
        </w:rPr>
        <w:t>TSG RAN WG4 Meeting #11</w:t>
      </w:r>
      <w:r w:rsidR="0040734A">
        <w:rPr>
          <w:rFonts w:ascii="Arial" w:hAnsi="Arial" w:cs="Arial"/>
          <w:szCs w:val="16"/>
          <w:lang w:eastAsia="zh-CN"/>
        </w:rPr>
        <w:t>6</w:t>
      </w:r>
      <w:r w:rsidRPr="00654FC1">
        <w:rPr>
          <w:rFonts w:ascii="Arial" w:hAnsi="Arial" w:cs="Arial"/>
          <w:szCs w:val="16"/>
          <w:lang w:eastAsia="zh-CN"/>
        </w:rPr>
        <w:tab/>
      </w:r>
      <w:r w:rsidRPr="00654FC1">
        <w:rPr>
          <w:rFonts w:ascii="Arial" w:hAnsi="Arial" w:cs="Arial"/>
          <w:szCs w:val="16"/>
          <w:lang w:eastAsia="zh-CN"/>
        </w:rPr>
        <w:tab/>
        <w:t xml:space="preserve">              </w:t>
      </w:r>
      <w:r w:rsidR="005A2B26">
        <w:rPr>
          <w:rFonts w:ascii="Arial" w:hAnsi="Arial" w:cs="Arial"/>
          <w:szCs w:val="16"/>
          <w:lang w:eastAsia="zh-CN"/>
        </w:rPr>
        <w:t>25</w:t>
      </w:r>
      <w:r w:rsidRPr="00654FC1">
        <w:rPr>
          <w:rFonts w:ascii="Arial" w:hAnsi="Arial" w:cs="Arial"/>
          <w:szCs w:val="16"/>
          <w:lang w:eastAsia="zh-CN"/>
        </w:rPr>
        <w:t xml:space="preserve"> - </w:t>
      </w:r>
      <w:r w:rsidR="005A2B26">
        <w:rPr>
          <w:rFonts w:ascii="Arial" w:hAnsi="Arial" w:cs="Arial"/>
          <w:szCs w:val="16"/>
          <w:lang w:eastAsia="zh-CN"/>
        </w:rPr>
        <w:t>29</w:t>
      </w:r>
      <w:r w:rsidRPr="00654FC1">
        <w:rPr>
          <w:rFonts w:ascii="Arial" w:hAnsi="Arial" w:cs="Arial"/>
          <w:szCs w:val="16"/>
          <w:lang w:eastAsia="zh-CN"/>
        </w:rPr>
        <w:t xml:space="preserve"> </w:t>
      </w:r>
      <w:r w:rsidR="005A2B26">
        <w:rPr>
          <w:rFonts w:ascii="Arial" w:hAnsi="Arial" w:cs="Arial"/>
          <w:szCs w:val="16"/>
          <w:lang w:eastAsia="zh-CN"/>
        </w:rPr>
        <w:t xml:space="preserve">Aug </w:t>
      </w:r>
      <w:r w:rsidRPr="00654FC1">
        <w:rPr>
          <w:rFonts w:ascii="Arial" w:hAnsi="Arial" w:cs="Arial"/>
          <w:szCs w:val="16"/>
          <w:lang w:eastAsia="zh-CN"/>
        </w:rPr>
        <w:t xml:space="preserve">2025 </w:t>
      </w:r>
      <w:r w:rsidRPr="00654FC1">
        <w:rPr>
          <w:rFonts w:ascii="Arial" w:hAnsi="Arial" w:cs="Arial"/>
          <w:szCs w:val="16"/>
          <w:lang w:eastAsia="zh-CN"/>
        </w:rPr>
        <w:tab/>
      </w:r>
      <w:r w:rsidRPr="00654FC1">
        <w:rPr>
          <w:rFonts w:ascii="Arial" w:hAnsi="Arial" w:cs="Arial"/>
          <w:szCs w:val="16"/>
          <w:lang w:eastAsia="zh-CN"/>
        </w:rPr>
        <w:tab/>
      </w:r>
      <w:r w:rsidRPr="00654FC1">
        <w:rPr>
          <w:rFonts w:ascii="Arial" w:hAnsi="Arial" w:cs="Arial"/>
          <w:szCs w:val="16"/>
          <w:lang w:eastAsia="zh-CN"/>
        </w:rPr>
        <w:tab/>
      </w:r>
      <w:bookmarkEnd w:id="21"/>
      <w:r w:rsidR="00CE3BDE">
        <w:rPr>
          <w:rFonts w:ascii="Arial" w:hAnsi="Arial" w:cs="Arial"/>
          <w:szCs w:val="16"/>
          <w:lang w:eastAsia="zh-CN"/>
        </w:rPr>
        <w:t xml:space="preserve">Bangalore, </w:t>
      </w:r>
      <w:r w:rsidR="005A2B26">
        <w:rPr>
          <w:rFonts w:ascii="Arial" w:hAnsi="Arial" w:cs="Arial"/>
          <w:szCs w:val="16"/>
          <w:lang w:eastAsia="zh-CN"/>
        </w:rPr>
        <w:t>India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874C4" w14:textId="77777777" w:rsidR="003607A3" w:rsidRDefault="003607A3">
      <w:pPr>
        <w:spacing w:after="0"/>
      </w:pPr>
      <w:r>
        <w:separator/>
      </w:r>
    </w:p>
  </w:endnote>
  <w:endnote w:type="continuationSeparator" w:id="0">
    <w:p w14:paraId="66A77DE1" w14:textId="77777777" w:rsidR="003607A3" w:rsidRDefault="003607A3">
      <w:pPr>
        <w:spacing w:after="0"/>
      </w:pPr>
      <w:r>
        <w:continuationSeparator/>
      </w:r>
    </w:p>
  </w:endnote>
  <w:endnote w:type="continuationNotice" w:id="1">
    <w:p w14:paraId="68E4EB5B" w14:textId="77777777" w:rsidR="003607A3" w:rsidRDefault="003607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3E260" w14:textId="77777777" w:rsidR="003607A3" w:rsidRDefault="003607A3">
      <w:pPr>
        <w:spacing w:after="0"/>
      </w:pPr>
      <w:r>
        <w:separator/>
      </w:r>
    </w:p>
  </w:footnote>
  <w:footnote w:type="continuationSeparator" w:id="0">
    <w:p w14:paraId="721F9B3F" w14:textId="77777777" w:rsidR="003607A3" w:rsidRDefault="003607A3">
      <w:pPr>
        <w:spacing w:after="0"/>
      </w:pPr>
      <w:r>
        <w:continuationSeparator/>
      </w:r>
    </w:p>
  </w:footnote>
  <w:footnote w:type="continuationNotice" w:id="1">
    <w:p w14:paraId="57D91698" w14:textId="77777777" w:rsidR="003607A3" w:rsidRDefault="003607A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02DD"/>
    <w:multiLevelType w:val="hybridMultilevel"/>
    <w:tmpl w:val="E8D6E8AC"/>
    <w:lvl w:ilvl="0" w:tplc="37E48F90"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A552E5"/>
    <w:multiLevelType w:val="hybridMultilevel"/>
    <w:tmpl w:val="A7F02FBC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D9D46A2"/>
    <w:multiLevelType w:val="hybridMultilevel"/>
    <w:tmpl w:val="D9262E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F6923E9"/>
    <w:multiLevelType w:val="hybridMultilevel"/>
    <w:tmpl w:val="C41CF314"/>
    <w:lvl w:ilvl="0" w:tplc="DA4ADB98">
      <w:start w:val="4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3C1221"/>
    <w:multiLevelType w:val="hybridMultilevel"/>
    <w:tmpl w:val="41CA2CE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2BE24A4B"/>
    <w:multiLevelType w:val="hybridMultilevel"/>
    <w:tmpl w:val="DBA4C0BA"/>
    <w:lvl w:ilvl="0" w:tplc="4B04289E">
      <w:start w:val="2"/>
      <w:numFmt w:val="bullet"/>
      <w:lvlText w:val=""/>
      <w:lvlJc w:val="left"/>
      <w:rPr>
        <w:rFonts w:ascii="Wingdings" w:eastAsia="Yu Mincho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 w15:restartNumberingAfterBreak="0">
    <w:nsid w:val="2D4E4D27"/>
    <w:multiLevelType w:val="hybridMultilevel"/>
    <w:tmpl w:val="962EEDC2"/>
    <w:lvl w:ilvl="0" w:tplc="4B04289E">
      <w:start w:val="2"/>
      <w:numFmt w:val="bullet"/>
      <w:lvlText w:val=""/>
      <w:lvlJc w:val="left"/>
      <w:rPr>
        <w:rFonts w:ascii="Wingdings" w:eastAsia="Yu Mincho" w:hAnsi="Wingdings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3A603502"/>
    <w:multiLevelType w:val="hybridMultilevel"/>
    <w:tmpl w:val="7A5ECA10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30A2811"/>
    <w:multiLevelType w:val="hybridMultilevel"/>
    <w:tmpl w:val="18DAE642"/>
    <w:lvl w:ilvl="0" w:tplc="DA4ADB98">
      <w:start w:val="4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50AA4A20"/>
    <w:multiLevelType w:val="hybridMultilevel"/>
    <w:tmpl w:val="DAACB726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7D0BC1"/>
    <w:multiLevelType w:val="hybridMultilevel"/>
    <w:tmpl w:val="725C97F2"/>
    <w:lvl w:ilvl="0" w:tplc="835E21F0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B555883"/>
    <w:multiLevelType w:val="hybridMultilevel"/>
    <w:tmpl w:val="9F8AFE62"/>
    <w:lvl w:ilvl="0" w:tplc="1012DAAA">
      <w:start w:val="3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abstractNum w:abstractNumId="18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20B668B"/>
    <w:multiLevelType w:val="hybridMultilevel"/>
    <w:tmpl w:val="2142287E"/>
    <w:lvl w:ilvl="0" w:tplc="8B26B8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76712D87"/>
    <w:multiLevelType w:val="hybridMultilevel"/>
    <w:tmpl w:val="5194FD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00265299">
    <w:abstractNumId w:val="15"/>
  </w:num>
  <w:num w:numId="2" w16cid:durableId="1779257430">
    <w:abstractNumId w:val="12"/>
  </w:num>
  <w:num w:numId="3" w16cid:durableId="1428689967">
    <w:abstractNumId w:val="9"/>
  </w:num>
  <w:num w:numId="4" w16cid:durableId="2071221980">
    <w:abstractNumId w:val="2"/>
  </w:num>
  <w:num w:numId="5" w16cid:durableId="1759668204">
    <w:abstractNumId w:val="19"/>
  </w:num>
  <w:num w:numId="6" w16cid:durableId="510295239">
    <w:abstractNumId w:val="18"/>
  </w:num>
  <w:num w:numId="7" w16cid:durableId="1392457478">
    <w:abstractNumId w:val="7"/>
  </w:num>
  <w:num w:numId="8" w16cid:durableId="1526215337">
    <w:abstractNumId w:val="6"/>
  </w:num>
  <w:num w:numId="9" w16cid:durableId="575628369">
    <w:abstractNumId w:val="10"/>
  </w:num>
  <w:num w:numId="10" w16cid:durableId="889267815">
    <w:abstractNumId w:val="17"/>
  </w:num>
  <w:num w:numId="11" w16cid:durableId="1576672451">
    <w:abstractNumId w:val="20"/>
  </w:num>
  <w:num w:numId="12" w16cid:durableId="1471440654">
    <w:abstractNumId w:val="1"/>
  </w:num>
  <w:num w:numId="13" w16cid:durableId="1649091738">
    <w:abstractNumId w:val="11"/>
  </w:num>
  <w:num w:numId="14" w16cid:durableId="33621912">
    <w:abstractNumId w:val="5"/>
  </w:num>
  <w:num w:numId="15" w16cid:durableId="2031102316">
    <w:abstractNumId w:val="16"/>
  </w:num>
  <w:num w:numId="16" w16cid:durableId="1037051270">
    <w:abstractNumId w:val="4"/>
  </w:num>
  <w:num w:numId="17" w16cid:durableId="791438764">
    <w:abstractNumId w:val="0"/>
  </w:num>
  <w:num w:numId="18" w16cid:durableId="78794394">
    <w:abstractNumId w:val="13"/>
  </w:num>
  <w:num w:numId="19" w16cid:durableId="429546321">
    <w:abstractNumId w:val="13"/>
  </w:num>
  <w:num w:numId="20" w16cid:durableId="1670715920">
    <w:abstractNumId w:val="13"/>
  </w:num>
  <w:num w:numId="21" w16cid:durableId="593974263">
    <w:abstractNumId w:val="8"/>
  </w:num>
  <w:num w:numId="22" w16cid:durableId="2107267937">
    <w:abstractNumId w:val="8"/>
  </w:num>
  <w:num w:numId="23" w16cid:durableId="566496360">
    <w:abstractNumId w:val="3"/>
  </w:num>
  <w:num w:numId="24" w16cid:durableId="429005193">
    <w:abstractNumId w:val="14"/>
  </w:num>
  <w:num w:numId="25" w16cid:durableId="2147001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62E"/>
    <w:rsid w:val="00015D1F"/>
    <w:rsid w:val="00016170"/>
    <w:rsid w:val="0001617E"/>
    <w:rsid w:val="00017F23"/>
    <w:rsid w:val="000244F2"/>
    <w:rsid w:val="000245A2"/>
    <w:rsid w:val="00024A79"/>
    <w:rsid w:val="00036BC7"/>
    <w:rsid w:val="000414C5"/>
    <w:rsid w:val="00051CFE"/>
    <w:rsid w:val="000620D1"/>
    <w:rsid w:val="00070B04"/>
    <w:rsid w:val="00092895"/>
    <w:rsid w:val="00093895"/>
    <w:rsid w:val="000A09E6"/>
    <w:rsid w:val="000A12A5"/>
    <w:rsid w:val="000A1E52"/>
    <w:rsid w:val="000A2639"/>
    <w:rsid w:val="000A32E1"/>
    <w:rsid w:val="000B3976"/>
    <w:rsid w:val="000C3883"/>
    <w:rsid w:val="000D6CF9"/>
    <w:rsid w:val="000D7171"/>
    <w:rsid w:val="000E24CD"/>
    <w:rsid w:val="000E26A1"/>
    <w:rsid w:val="000F095F"/>
    <w:rsid w:val="000F6242"/>
    <w:rsid w:val="001244D8"/>
    <w:rsid w:val="0012666A"/>
    <w:rsid w:val="00126C74"/>
    <w:rsid w:val="001356F3"/>
    <w:rsid w:val="001447EC"/>
    <w:rsid w:val="0016674D"/>
    <w:rsid w:val="00166F65"/>
    <w:rsid w:val="00167E95"/>
    <w:rsid w:val="00170AB4"/>
    <w:rsid w:val="00181B8F"/>
    <w:rsid w:val="0018414D"/>
    <w:rsid w:val="00187E21"/>
    <w:rsid w:val="00196DF4"/>
    <w:rsid w:val="001A0BAA"/>
    <w:rsid w:val="001A652A"/>
    <w:rsid w:val="001A66EF"/>
    <w:rsid w:val="001B0A0A"/>
    <w:rsid w:val="001C13E7"/>
    <w:rsid w:val="001C2A09"/>
    <w:rsid w:val="001C6095"/>
    <w:rsid w:val="001C7653"/>
    <w:rsid w:val="001D4885"/>
    <w:rsid w:val="001F4203"/>
    <w:rsid w:val="002066CC"/>
    <w:rsid w:val="002110DD"/>
    <w:rsid w:val="00217966"/>
    <w:rsid w:val="00226637"/>
    <w:rsid w:val="00232715"/>
    <w:rsid w:val="0024458B"/>
    <w:rsid w:val="00244E9D"/>
    <w:rsid w:val="002536C9"/>
    <w:rsid w:val="00253F53"/>
    <w:rsid w:val="00263D22"/>
    <w:rsid w:val="00267F15"/>
    <w:rsid w:val="0027058A"/>
    <w:rsid w:val="00270F04"/>
    <w:rsid w:val="00276F3C"/>
    <w:rsid w:val="00286E9A"/>
    <w:rsid w:val="00287B15"/>
    <w:rsid w:val="002900C0"/>
    <w:rsid w:val="0029442D"/>
    <w:rsid w:val="002A4A4F"/>
    <w:rsid w:val="002B15A6"/>
    <w:rsid w:val="002B2989"/>
    <w:rsid w:val="002B734E"/>
    <w:rsid w:val="002C034D"/>
    <w:rsid w:val="002C1751"/>
    <w:rsid w:val="002C475E"/>
    <w:rsid w:val="002E2339"/>
    <w:rsid w:val="002F1940"/>
    <w:rsid w:val="002F67E5"/>
    <w:rsid w:val="002F6DEE"/>
    <w:rsid w:val="00301BC9"/>
    <w:rsid w:val="00302C6D"/>
    <w:rsid w:val="003229F9"/>
    <w:rsid w:val="00330C5C"/>
    <w:rsid w:val="003469C2"/>
    <w:rsid w:val="00347094"/>
    <w:rsid w:val="00352394"/>
    <w:rsid w:val="003540F6"/>
    <w:rsid w:val="00357C47"/>
    <w:rsid w:val="003607A3"/>
    <w:rsid w:val="003617A3"/>
    <w:rsid w:val="0036328C"/>
    <w:rsid w:val="0036551D"/>
    <w:rsid w:val="003761CB"/>
    <w:rsid w:val="00383545"/>
    <w:rsid w:val="003903A2"/>
    <w:rsid w:val="00394550"/>
    <w:rsid w:val="003A75ED"/>
    <w:rsid w:val="003B622F"/>
    <w:rsid w:val="003C26C3"/>
    <w:rsid w:val="003C290C"/>
    <w:rsid w:val="003C39AA"/>
    <w:rsid w:val="003C4D8D"/>
    <w:rsid w:val="003C599F"/>
    <w:rsid w:val="003D03F1"/>
    <w:rsid w:val="003D6294"/>
    <w:rsid w:val="003F0D7C"/>
    <w:rsid w:val="003F27F5"/>
    <w:rsid w:val="003F2AB7"/>
    <w:rsid w:val="00400605"/>
    <w:rsid w:val="00400965"/>
    <w:rsid w:val="0040734A"/>
    <w:rsid w:val="004111DC"/>
    <w:rsid w:val="00411494"/>
    <w:rsid w:val="00413D7A"/>
    <w:rsid w:val="00433500"/>
    <w:rsid w:val="00433F71"/>
    <w:rsid w:val="00440D43"/>
    <w:rsid w:val="00446D23"/>
    <w:rsid w:val="0044728F"/>
    <w:rsid w:val="0045238C"/>
    <w:rsid w:val="00460395"/>
    <w:rsid w:val="00460F2C"/>
    <w:rsid w:val="00486D62"/>
    <w:rsid w:val="00491E0B"/>
    <w:rsid w:val="00496C2D"/>
    <w:rsid w:val="00497263"/>
    <w:rsid w:val="004C4BD4"/>
    <w:rsid w:val="004C5FD1"/>
    <w:rsid w:val="004C705E"/>
    <w:rsid w:val="004C757D"/>
    <w:rsid w:val="004D0497"/>
    <w:rsid w:val="004E01E7"/>
    <w:rsid w:val="004E38B6"/>
    <w:rsid w:val="004E3939"/>
    <w:rsid w:val="004E3F85"/>
    <w:rsid w:val="004E4C6D"/>
    <w:rsid w:val="004E6FFD"/>
    <w:rsid w:val="004F2A62"/>
    <w:rsid w:val="00502544"/>
    <w:rsid w:val="005046EA"/>
    <w:rsid w:val="00512FD7"/>
    <w:rsid w:val="0052113F"/>
    <w:rsid w:val="0052156A"/>
    <w:rsid w:val="005416D3"/>
    <w:rsid w:val="00544578"/>
    <w:rsid w:val="005513B8"/>
    <w:rsid w:val="005602AC"/>
    <w:rsid w:val="00574BEE"/>
    <w:rsid w:val="00575522"/>
    <w:rsid w:val="00585EE2"/>
    <w:rsid w:val="00586F99"/>
    <w:rsid w:val="00596AEF"/>
    <w:rsid w:val="005A0879"/>
    <w:rsid w:val="005A2B26"/>
    <w:rsid w:val="005A4860"/>
    <w:rsid w:val="005A48BB"/>
    <w:rsid w:val="005B33A0"/>
    <w:rsid w:val="005B62FE"/>
    <w:rsid w:val="005B67D1"/>
    <w:rsid w:val="005C46FA"/>
    <w:rsid w:val="005D0CBB"/>
    <w:rsid w:val="005D7D9E"/>
    <w:rsid w:val="005E00AB"/>
    <w:rsid w:val="005F6A8F"/>
    <w:rsid w:val="00600CC1"/>
    <w:rsid w:val="0060562A"/>
    <w:rsid w:val="006079CF"/>
    <w:rsid w:val="00620389"/>
    <w:rsid w:val="006209A1"/>
    <w:rsid w:val="00633066"/>
    <w:rsid w:val="006344D2"/>
    <w:rsid w:val="006435A6"/>
    <w:rsid w:val="00647BFC"/>
    <w:rsid w:val="00654179"/>
    <w:rsid w:val="00654FC1"/>
    <w:rsid w:val="006752A4"/>
    <w:rsid w:val="0067564B"/>
    <w:rsid w:val="0067602F"/>
    <w:rsid w:val="00683C10"/>
    <w:rsid w:val="00684626"/>
    <w:rsid w:val="0068798E"/>
    <w:rsid w:val="006936C7"/>
    <w:rsid w:val="00696363"/>
    <w:rsid w:val="0069791B"/>
    <w:rsid w:val="006A3587"/>
    <w:rsid w:val="006A38F9"/>
    <w:rsid w:val="006B09DC"/>
    <w:rsid w:val="006B24A4"/>
    <w:rsid w:val="006B268C"/>
    <w:rsid w:val="006B5F91"/>
    <w:rsid w:val="006B6E92"/>
    <w:rsid w:val="006C1D83"/>
    <w:rsid w:val="006C3B26"/>
    <w:rsid w:val="006E2C78"/>
    <w:rsid w:val="006E4F32"/>
    <w:rsid w:val="006E73A0"/>
    <w:rsid w:val="006E74ED"/>
    <w:rsid w:val="006F537D"/>
    <w:rsid w:val="006F7033"/>
    <w:rsid w:val="007009D9"/>
    <w:rsid w:val="007013EF"/>
    <w:rsid w:val="00704F91"/>
    <w:rsid w:val="007079E8"/>
    <w:rsid w:val="00712F84"/>
    <w:rsid w:val="007176F7"/>
    <w:rsid w:val="00717CC3"/>
    <w:rsid w:val="00720E90"/>
    <w:rsid w:val="00723391"/>
    <w:rsid w:val="00726181"/>
    <w:rsid w:val="00742213"/>
    <w:rsid w:val="00761961"/>
    <w:rsid w:val="0076226C"/>
    <w:rsid w:val="00766E2B"/>
    <w:rsid w:val="007750B9"/>
    <w:rsid w:val="00783B15"/>
    <w:rsid w:val="00784157"/>
    <w:rsid w:val="007852F6"/>
    <w:rsid w:val="00794E6C"/>
    <w:rsid w:val="007B06EE"/>
    <w:rsid w:val="007B134E"/>
    <w:rsid w:val="007B404F"/>
    <w:rsid w:val="007B56DD"/>
    <w:rsid w:val="007B750A"/>
    <w:rsid w:val="007B7C64"/>
    <w:rsid w:val="007C0012"/>
    <w:rsid w:val="007C62AC"/>
    <w:rsid w:val="007C63A1"/>
    <w:rsid w:val="007E782C"/>
    <w:rsid w:val="007F4F92"/>
    <w:rsid w:val="007F6B1F"/>
    <w:rsid w:val="007F7557"/>
    <w:rsid w:val="00802D79"/>
    <w:rsid w:val="0081045C"/>
    <w:rsid w:val="008200D8"/>
    <w:rsid w:val="0082723E"/>
    <w:rsid w:val="00827E46"/>
    <w:rsid w:val="008324EE"/>
    <w:rsid w:val="00841AE2"/>
    <w:rsid w:val="008430FB"/>
    <w:rsid w:val="00845AA1"/>
    <w:rsid w:val="00854AC1"/>
    <w:rsid w:val="00865391"/>
    <w:rsid w:val="008677B1"/>
    <w:rsid w:val="00871536"/>
    <w:rsid w:val="00872D7B"/>
    <w:rsid w:val="0087375E"/>
    <w:rsid w:val="00882150"/>
    <w:rsid w:val="00897476"/>
    <w:rsid w:val="008A2192"/>
    <w:rsid w:val="008A2589"/>
    <w:rsid w:val="008A633E"/>
    <w:rsid w:val="008A7756"/>
    <w:rsid w:val="008A7906"/>
    <w:rsid w:val="008B0033"/>
    <w:rsid w:val="008C0448"/>
    <w:rsid w:val="008C09F7"/>
    <w:rsid w:val="008C61D5"/>
    <w:rsid w:val="008C62F6"/>
    <w:rsid w:val="008C657C"/>
    <w:rsid w:val="008C68D4"/>
    <w:rsid w:val="008D01CE"/>
    <w:rsid w:val="008D1A00"/>
    <w:rsid w:val="008D23B2"/>
    <w:rsid w:val="008D41DD"/>
    <w:rsid w:val="008D772F"/>
    <w:rsid w:val="008E046B"/>
    <w:rsid w:val="008E4E06"/>
    <w:rsid w:val="008E515E"/>
    <w:rsid w:val="009006B4"/>
    <w:rsid w:val="0090168B"/>
    <w:rsid w:val="009112A4"/>
    <w:rsid w:val="00915223"/>
    <w:rsid w:val="00950F27"/>
    <w:rsid w:val="00952772"/>
    <w:rsid w:val="00953AFA"/>
    <w:rsid w:val="00965B8C"/>
    <w:rsid w:val="00966908"/>
    <w:rsid w:val="00974969"/>
    <w:rsid w:val="00977F1B"/>
    <w:rsid w:val="00992562"/>
    <w:rsid w:val="009946AF"/>
    <w:rsid w:val="00996190"/>
    <w:rsid w:val="0099764C"/>
    <w:rsid w:val="00997BC9"/>
    <w:rsid w:val="009A19C1"/>
    <w:rsid w:val="009A1A89"/>
    <w:rsid w:val="009A2A91"/>
    <w:rsid w:val="009B2F6E"/>
    <w:rsid w:val="009C19C1"/>
    <w:rsid w:val="009C473B"/>
    <w:rsid w:val="009D134F"/>
    <w:rsid w:val="009D4919"/>
    <w:rsid w:val="009F440F"/>
    <w:rsid w:val="009F5433"/>
    <w:rsid w:val="009F6143"/>
    <w:rsid w:val="009F786C"/>
    <w:rsid w:val="00A00617"/>
    <w:rsid w:val="00A05FA3"/>
    <w:rsid w:val="00A11CBE"/>
    <w:rsid w:val="00A13408"/>
    <w:rsid w:val="00A14BC7"/>
    <w:rsid w:val="00A213BA"/>
    <w:rsid w:val="00A21C83"/>
    <w:rsid w:val="00A30E21"/>
    <w:rsid w:val="00A33676"/>
    <w:rsid w:val="00A51747"/>
    <w:rsid w:val="00A56119"/>
    <w:rsid w:val="00A601A9"/>
    <w:rsid w:val="00A6721C"/>
    <w:rsid w:val="00A740FE"/>
    <w:rsid w:val="00A916AC"/>
    <w:rsid w:val="00AA0450"/>
    <w:rsid w:val="00AA193C"/>
    <w:rsid w:val="00AA1F2E"/>
    <w:rsid w:val="00AA3C4D"/>
    <w:rsid w:val="00AA60FD"/>
    <w:rsid w:val="00AB02B5"/>
    <w:rsid w:val="00AB1E1D"/>
    <w:rsid w:val="00AB58AB"/>
    <w:rsid w:val="00AB7971"/>
    <w:rsid w:val="00AC6913"/>
    <w:rsid w:val="00AC7AFA"/>
    <w:rsid w:val="00AE06A7"/>
    <w:rsid w:val="00AE191C"/>
    <w:rsid w:val="00AE232B"/>
    <w:rsid w:val="00AE3A5D"/>
    <w:rsid w:val="00AE5865"/>
    <w:rsid w:val="00AF72CD"/>
    <w:rsid w:val="00B01860"/>
    <w:rsid w:val="00B168B3"/>
    <w:rsid w:val="00B26A31"/>
    <w:rsid w:val="00B33B8C"/>
    <w:rsid w:val="00B4681F"/>
    <w:rsid w:val="00B60B63"/>
    <w:rsid w:val="00B840A6"/>
    <w:rsid w:val="00B84FD6"/>
    <w:rsid w:val="00B90019"/>
    <w:rsid w:val="00B908E3"/>
    <w:rsid w:val="00B97703"/>
    <w:rsid w:val="00BB4EBE"/>
    <w:rsid w:val="00BB5786"/>
    <w:rsid w:val="00BB7703"/>
    <w:rsid w:val="00BD2794"/>
    <w:rsid w:val="00BE5B22"/>
    <w:rsid w:val="00BF2616"/>
    <w:rsid w:val="00BF4C2A"/>
    <w:rsid w:val="00BF690D"/>
    <w:rsid w:val="00C00BF5"/>
    <w:rsid w:val="00C03B3B"/>
    <w:rsid w:val="00C04DBE"/>
    <w:rsid w:val="00C160CF"/>
    <w:rsid w:val="00C20067"/>
    <w:rsid w:val="00C27FC9"/>
    <w:rsid w:val="00C3052F"/>
    <w:rsid w:val="00C30812"/>
    <w:rsid w:val="00C32E99"/>
    <w:rsid w:val="00C4155A"/>
    <w:rsid w:val="00C427F5"/>
    <w:rsid w:val="00C50868"/>
    <w:rsid w:val="00C56D47"/>
    <w:rsid w:val="00C60CE3"/>
    <w:rsid w:val="00C664EA"/>
    <w:rsid w:val="00C7129C"/>
    <w:rsid w:val="00C74ECB"/>
    <w:rsid w:val="00C75846"/>
    <w:rsid w:val="00C759F4"/>
    <w:rsid w:val="00C75AF4"/>
    <w:rsid w:val="00C8037B"/>
    <w:rsid w:val="00C82134"/>
    <w:rsid w:val="00C842B5"/>
    <w:rsid w:val="00CB4951"/>
    <w:rsid w:val="00CB589E"/>
    <w:rsid w:val="00CC47BF"/>
    <w:rsid w:val="00CC5729"/>
    <w:rsid w:val="00CC7D06"/>
    <w:rsid w:val="00CD2465"/>
    <w:rsid w:val="00CD71E2"/>
    <w:rsid w:val="00CD79C3"/>
    <w:rsid w:val="00CE26DA"/>
    <w:rsid w:val="00CE3BDE"/>
    <w:rsid w:val="00CE3FD2"/>
    <w:rsid w:val="00CF47D0"/>
    <w:rsid w:val="00CF5CDF"/>
    <w:rsid w:val="00CF6087"/>
    <w:rsid w:val="00CF7CFC"/>
    <w:rsid w:val="00D01378"/>
    <w:rsid w:val="00D01E42"/>
    <w:rsid w:val="00D03B43"/>
    <w:rsid w:val="00D13197"/>
    <w:rsid w:val="00D173B9"/>
    <w:rsid w:val="00D30BBF"/>
    <w:rsid w:val="00D4731B"/>
    <w:rsid w:val="00D51D19"/>
    <w:rsid w:val="00D63CE1"/>
    <w:rsid w:val="00D75BD0"/>
    <w:rsid w:val="00D81D1A"/>
    <w:rsid w:val="00D83910"/>
    <w:rsid w:val="00D84AEA"/>
    <w:rsid w:val="00D85CA5"/>
    <w:rsid w:val="00D9059B"/>
    <w:rsid w:val="00D9248D"/>
    <w:rsid w:val="00D953BA"/>
    <w:rsid w:val="00D96CCF"/>
    <w:rsid w:val="00DA0912"/>
    <w:rsid w:val="00DA1408"/>
    <w:rsid w:val="00DA7512"/>
    <w:rsid w:val="00DB72AB"/>
    <w:rsid w:val="00DC5CDB"/>
    <w:rsid w:val="00DD2787"/>
    <w:rsid w:val="00DE2230"/>
    <w:rsid w:val="00E02F3E"/>
    <w:rsid w:val="00E22A64"/>
    <w:rsid w:val="00E2599A"/>
    <w:rsid w:val="00E43D5F"/>
    <w:rsid w:val="00E71A31"/>
    <w:rsid w:val="00E73113"/>
    <w:rsid w:val="00E758A3"/>
    <w:rsid w:val="00E858BB"/>
    <w:rsid w:val="00E87810"/>
    <w:rsid w:val="00EA38F7"/>
    <w:rsid w:val="00EA3CAB"/>
    <w:rsid w:val="00EA7384"/>
    <w:rsid w:val="00EA7FFE"/>
    <w:rsid w:val="00EB43A6"/>
    <w:rsid w:val="00ED2BFA"/>
    <w:rsid w:val="00ED4903"/>
    <w:rsid w:val="00ED5233"/>
    <w:rsid w:val="00ED5770"/>
    <w:rsid w:val="00ED7535"/>
    <w:rsid w:val="00ED77B0"/>
    <w:rsid w:val="00EE0B94"/>
    <w:rsid w:val="00EF196C"/>
    <w:rsid w:val="00EF4E82"/>
    <w:rsid w:val="00F2362E"/>
    <w:rsid w:val="00F25C75"/>
    <w:rsid w:val="00F555D3"/>
    <w:rsid w:val="00F6145F"/>
    <w:rsid w:val="00F65E3F"/>
    <w:rsid w:val="00F67055"/>
    <w:rsid w:val="00F80544"/>
    <w:rsid w:val="00F902FB"/>
    <w:rsid w:val="00F93D49"/>
    <w:rsid w:val="00F95249"/>
    <w:rsid w:val="00F955F8"/>
    <w:rsid w:val="00FA1684"/>
    <w:rsid w:val="00FC08A6"/>
    <w:rsid w:val="00FC1713"/>
    <w:rsid w:val="00FD13C1"/>
    <w:rsid w:val="00FD388E"/>
    <w:rsid w:val="00FD47F7"/>
    <w:rsid w:val="00FD59E8"/>
    <w:rsid w:val="00FE79FF"/>
    <w:rsid w:val="00FF18C6"/>
    <w:rsid w:val="00FF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993AA7"/>
  <w15:docId w15:val="{A6C4877F-E2F2-4F97-8626-3290F4D26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6936C7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35A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435A6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6435A6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411494"/>
    <w:rPr>
      <w:lang w:val="en-GB"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A11CBE"/>
    <w:pPr>
      <w:ind w:left="720"/>
      <w:contextualSpacing/>
    </w:pPr>
  </w:style>
  <w:style w:type="table" w:styleId="TableGrid">
    <w:name w:val="Table Grid"/>
    <w:basedOn w:val="TableNormal"/>
    <w:uiPriority w:val="59"/>
    <w:rsid w:val="005F6A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654FC1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427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ato.yu@mediatek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RBI5PAMIO524-1616901215-35831</_dlc_DocId>
    <_dlc_DocIdUrl xmlns="71c5aaf6-e6ce-465b-b873-5148d2a4c105">
      <Url>https://nokia.sharepoint.com/sites/gxp/_layouts/15/DocIdRedir.aspx?ID=RBI5PAMIO524-1616901215-35831</Url>
      <Description>RBI5PAMIO524-1616901215-35831</Description>
    </_dlc_DocIdUrl>
  </documentManagement>
</p:properties>
</file>

<file path=customXml/itemProps1.xml><?xml version="1.0" encoding="utf-8"?>
<ds:datastoreItem xmlns:ds="http://schemas.openxmlformats.org/officeDocument/2006/customXml" ds:itemID="{29371540-8D76-43E2-8CB5-E010A0FD926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5BB3FB7-1D92-4019-B84F-5AF8CE50352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8E91A89-AC95-42F3-98E6-862BE67FFF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99A380-C3F9-437C-BA53-24F349F2FBE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E19CEF1-200D-4E52-A24B-8DC39C87B87D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251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MTK - Ato Yu</cp:lastModifiedBy>
  <cp:revision>42</cp:revision>
  <cp:lastPrinted>2002-04-23T07:10:00Z</cp:lastPrinted>
  <dcterms:created xsi:type="dcterms:W3CDTF">2025-02-20T22:36:00Z</dcterms:created>
  <dcterms:modified xsi:type="dcterms:W3CDTF">2025-04-11T01:58:00Z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2023-04-05T04:56:17Z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70998a38-5e5a-4030-a704-db0b1ea0bb5c</vt:lpwstr>
  </property>
  <property fmtid="{D5CDD505-2E9C-101B-9397-08002B2CF9AE}" pid="8" name="MSIP_Label_a7295cc1-d279-42ac-ab4d-3b0f4fece050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2023-04-24T02:59:54Z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ed9cd536-cc62-426e-a6c0-775929701d74</vt:lpwstr>
  </property>
  <property fmtid="{D5CDD505-2E9C-101B-9397-08002B2CF9AE}" pid="15" name="MSIP_Label_83bcef13-7cac-433f-ba1d-47a323951816_ContentBits">
    <vt:lpwstr>0</vt:lpwstr>
  </property>
  <property fmtid="{D5CDD505-2E9C-101B-9397-08002B2CF9AE}" pid="16" name="ContentTypeId">
    <vt:lpwstr>0x01010055A05E76B664164F9F76E63E6D6BE6ED</vt:lpwstr>
  </property>
  <property fmtid="{D5CDD505-2E9C-101B-9397-08002B2CF9AE}" pid="17" name="_dlc_DocIdItemGuid">
    <vt:lpwstr>2112fadd-36f2-4a91-a58e-d8859c31afb5</vt:lpwstr>
  </property>
  <property fmtid="{D5CDD505-2E9C-101B-9397-08002B2CF9AE}" pid="18" name="MediaServiceImageTags">
    <vt:lpwstr/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1744075296</vt:lpwstr>
  </property>
</Properties>
</file>